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42101" w:rsidR="00AD0F2E" w:rsidP="00AD0F2E" w:rsidRDefault="00AD0F2E" w14:paraId="ce55110" w14:textId="ce55110">
      <w:pPr>
        <w15:collapsed w:val="false"/>
        <w:rPr>
          <w:rFonts w:ascii="Arial" w:hAnsi="Arial" w:cs="Arial"/>
          <w:b/>
        </w:rPr>
      </w:pPr>
      <w:bookmarkStart w:name="_GoBack" w:id="0"/>
      <w:bookmarkEnd w:id="0"/>
    </w:p>
    <w:p w:rsidR="00AD0F2E" w:rsidP="00291551" w:rsidRDefault="00AD0F2E">
      <w:pPr>
        <w:rPr>
          <w:rFonts w:ascii="Arial" w:hAnsi="Arial" w:cs="Arial"/>
        </w:rPr>
      </w:pPr>
      <w:r w:rsidRPr="00A42101">
        <w:rPr>
          <w:rFonts w:ascii="Arial" w:hAnsi="Arial" w:cs="Arial"/>
        </w:rPr>
        <w:t xml:space="preserve">                                                                      </w:t>
      </w:r>
      <w:r w:rsidR="00AE09AD">
        <w:rPr>
          <w:rFonts w:ascii="Arial" w:hAnsi="Arial" w:cs="Arial"/>
        </w:rPr>
        <w:t xml:space="preserve">                      </w:t>
      </w:r>
      <w:r w:rsidR="00987B69">
        <w:rPr>
          <w:rFonts w:ascii="Arial" w:hAnsi="Arial" w:cs="Arial"/>
        </w:rPr>
        <w:t xml:space="preserve">  Posl.br. </w:t>
      </w:r>
      <w:r w:rsidR="006F3838">
        <w:rPr>
          <w:rFonts w:ascii="Arial" w:hAnsi="Arial" w:cs="Arial"/>
        </w:rPr>
        <w:t>P-</w:t>
      </w:r>
      <w:r w:rsidR="006D5193">
        <w:rPr>
          <w:rFonts w:ascii="Arial" w:hAnsi="Arial" w:cs="Arial"/>
        </w:rPr>
        <w:t>2217/2024-</w:t>
      </w:r>
      <w:r w:rsidR="00C8365E">
        <w:rPr>
          <w:rFonts w:ascii="Arial" w:hAnsi="Arial" w:cs="Arial"/>
        </w:rPr>
        <w:t>31</w:t>
      </w:r>
    </w:p>
    <w:p w:rsidRPr="00A42101" w:rsidR="00A63C7E" w:rsidP="00AD0F2E" w:rsidRDefault="00A63C7E">
      <w:pPr>
        <w:tabs>
          <w:tab w:val="left" w:pos="7453"/>
        </w:tabs>
        <w:rPr>
          <w:rFonts w:ascii="Arial" w:hAnsi="Arial" w:cs="Arial"/>
        </w:rPr>
      </w:pPr>
    </w:p>
    <w:p w:rsidRPr="00A42101" w:rsidR="00AD0F2E" w:rsidP="00D82E0B" w:rsidRDefault="00AD0F2E">
      <w:pPr>
        <w:jc w:val="center"/>
        <w:rPr>
          <w:rFonts w:ascii="Arial" w:hAnsi="Arial" w:cs="Arial"/>
        </w:rPr>
      </w:pPr>
      <w:r w:rsidRPr="00A42101">
        <w:rPr>
          <w:rFonts w:ascii="Arial" w:hAnsi="Arial" w:cs="Arial"/>
        </w:rPr>
        <w:t>Z</w:t>
      </w:r>
      <w:r w:rsidRPr="00A42101">
        <w:rPr>
          <w:rFonts w:ascii="Arial" w:hAnsi="Arial" w:cs="Arial"/>
          <w:b/>
        </w:rPr>
        <w:t xml:space="preserve"> </w:t>
      </w:r>
      <w:r w:rsidRPr="00A42101">
        <w:rPr>
          <w:rFonts w:ascii="Arial" w:hAnsi="Arial" w:cs="Arial"/>
        </w:rPr>
        <w:t>A P I S N I K</w:t>
      </w:r>
    </w:p>
    <w:p w:rsidRPr="00A42101" w:rsidR="00AD0F2E" w:rsidP="00D82E0B" w:rsidRDefault="00AD0F2E">
      <w:pPr>
        <w:jc w:val="center"/>
        <w:rPr>
          <w:rFonts w:ascii="Arial" w:hAnsi="Arial" w:cs="Arial"/>
        </w:rPr>
      </w:pPr>
      <w:r w:rsidRPr="00A42101">
        <w:rPr>
          <w:rFonts w:ascii="Arial" w:hAnsi="Arial" w:cs="Arial"/>
        </w:rPr>
        <w:t>sastavljen pred Općinskim sudom u Zadru</w:t>
      </w:r>
    </w:p>
    <w:p w:rsidRPr="00A42101" w:rsidR="00AD0F2E" w:rsidP="00D82E0B" w:rsidRDefault="00AD0F2E">
      <w:pPr>
        <w:jc w:val="center"/>
        <w:rPr>
          <w:rFonts w:ascii="Arial" w:hAnsi="Arial" w:cs="Arial"/>
        </w:rPr>
      </w:pPr>
      <w:r w:rsidRPr="00A42101">
        <w:rPr>
          <w:rFonts w:ascii="Arial" w:hAnsi="Arial" w:cs="Arial"/>
        </w:rPr>
        <w:t>Stalna služba u Benkovcu</w:t>
      </w:r>
    </w:p>
    <w:p w:rsidR="000F2933" w:rsidP="00AA7090" w:rsidRDefault="000F30AE">
      <w:pPr>
        <w:jc w:val="center"/>
        <w:rPr>
          <w:rFonts w:ascii="Arial" w:hAnsi="Arial" w:cs="Arial"/>
        </w:rPr>
      </w:pPr>
      <w:r w:rsidRPr="00A42101">
        <w:rPr>
          <w:rFonts w:ascii="Arial" w:hAnsi="Arial" w:cs="Arial"/>
        </w:rPr>
        <w:t xml:space="preserve">dana </w:t>
      </w:r>
      <w:r w:rsidR="006D5193">
        <w:rPr>
          <w:rFonts w:ascii="Arial" w:hAnsi="Arial" w:cs="Arial"/>
        </w:rPr>
        <w:t>10</w:t>
      </w:r>
      <w:r w:rsidR="00AD6850">
        <w:rPr>
          <w:rFonts w:ascii="Arial" w:hAnsi="Arial" w:cs="Arial"/>
        </w:rPr>
        <w:t>.</w:t>
      </w:r>
      <w:r w:rsidR="006756C0">
        <w:rPr>
          <w:rFonts w:ascii="Arial" w:hAnsi="Arial" w:cs="Arial"/>
        </w:rPr>
        <w:t xml:space="preserve"> travnja</w:t>
      </w:r>
      <w:r w:rsidR="00D0033D">
        <w:rPr>
          <w:rFonts w:ascii="Arial" w:hAnsi="Arial" w:cs="Arial"/>
        </w:rPr>
        <w:t xml:space="preserve"> </w:t>
      </w:r>
      <w:r w:rsidR="00AA7090">
        <w:rPr>
          <w:rFonts w:ascii="Arial" w:hAnsi="Arial" w:cs="Arial"/>
        </w:rPr>
        <w:t>2026</w:t>
      </w:r>
      <w:r w:rsidR="00D0033D">
        <w:rPr>
          <w:rFonts w:ascii="Arial" w:hAnsi="Arial" w:cs="Arial"/>
        </w:rPr>
        <w:t>.</w:t>
      </w:r>
    </w:p>
    <w:p w:rsidRPr="00AA7090" w:rsidR="00046924" w:rsidP="00AA7090" w:rsidRDefault="00046924">
      <w:pPr>
        <w:jc w:val="center"/>
        <w:rPr>
          <w:rFonts w:ascii="Arial" w:hAnsi="Arial" w:cs="Arial"/>
        </w:rPr>
      </w:pPr>
    </w:p>
    <w:p w:rsidRPr="00A42101" w:rsidR="00AD0F2E" w:rsidP="00AD0F2E" w:rsidRDefault="00AD0F2E">
      <w:pPr>
        <w:ind w:left="7080"/>
        <w:rPr>
          <w:rFonts w:ascii="Arial" w:hAnsi="Arial" w:cs="Arial"/>
        </w:rPr>
      </w:pPr>
    </w:p>
    <w:p w:rsidRPr="00A42101" w:rsidR="00AD0F2E" w:rsidP="00AD0F2E" w:rsidRDefault="00AD0F2E">
      <w:pPr>
        <w:ind w:left="7080" w:hanging="7080"/>
        <w:rPr>
          <w:rFonts w:ascii="Arial" w:hAnsi="Arial" w:cs="Arial"/>
        </w:rPr>
      </w:pPr>
      <w:r w:rsidRPr="00A42101">
        <w:rPr>
          <w:rFonts w:ascii="Arial" w:hAnsi="Arial" w:cs="Arial"/>
        </w:rPr>
        <w:t>PRISUTNI  OD SUDA:</w:t>
      </w:r>
    </w:p>
    <w:p w:rsidRPr="00A42101" w:rsidR="00AD0F2E" w:rsidP="00AD0F2E" w:rsidRDefault="00D0033D">
      <w:pPr>
        <w:ind w:left="7080" w:hanging="7080"/>
        <w:rPr>
          <w:rFonts w:ascii="Arial" w:hAnsi="Arial" w:cs="Arial"/>
        </w:rPr>
      </w:pPr>
      <w:r>
        <w:rPr>
          <w:rFonts w:ascii="Arial" w:hAnsi="Arial" w:cs="Arial"/>
        </w:rPr>
        <w:t>Sutkinja</w:t>
      </w:r>
      <w:r w:rsidRPr="00A42101" w:rsidR="0051406F">
        <w:rPr>
          <w:rFonts w:ascii="Arial" w:hAnsi="Arial" w:cs="Arial"/>
        </w:rPr>
        <w:t xml:space="preserve">: </w:t>
      </w:r>
      <w:r>
        <w:rPr>
          <w:rFonts w:ascii="Arial" w:hAnsi="Arial" w:cs="Arial"/>
        </w:rPr>
        <w:t>Božana Mihalj</w:t>
      </w:r>
    </w:p>
    <w:p w:rsidR="00D847C1" w:rsidP="001A75A8" w:rsidRDefault="00D0033D">
      <w:pPr>
        <w:ind w:left="7080" w:hanging="7080"/>
        <w:rPr>
          <w:rFonts w:ascii="Arial" w:hAnsi="Arial" w:cs="Arial"/>
        </w:rPr>
      </w:pPr>
      <w:r>
        <w:rPr>
          <w:rFonts w:ascii="Arial" w:hAnsi="Arial" w:cs="Arial"/>
        </w:rPr>
        <w:t xml:space="preserve">Zapisničar: </w:t>
      </w:r>
      <w:r w:rsidRPr="00A42101" w:rsidR="00AD0F2E">
        <w:rPr>
          <w:rFonts w:ascii="Arial" w:hAnsi="Arial" w:cs="Arial"/>
        </w:rPr>
        <w:t>Boja Havrle</w:t>
      </w:r>
    </w:p>
    <w:p w:rsidRPr="00A42101" w:rsidR="000F2933" w:rsidP="00AA7090" w:rsidRDefault="000F2933">
      <w:pPr>
        <w:rPr>
          <w:rFonts w:ascii="Arial" w:hAnsi="Arial" w:cs="Arial"/>
        </w:rPr>
      </w:pPr>
    </w:p>
    <w:p w:rsidRPr="00A42101" w:rsidR="00AD0F2E" w:rsidP="00AD0F2E" w:rsidRDefault="00AD0F2E">
      <w:pPr>
        <w:rPr>
          <w:rFonts w:ascii="Arial" w:hAnsi="Arial" w:cs="Arial"/>
        </w:rPr>
      </w:pPr>
      <w:r w:rsidRPr="00A42101">
        <w:rPr>
          <w:rFonts w:ascii="Arial" w:hAnsi="Arial" w:cs="Arial"/>
        </w:rPr>
        <w:t xml:space="preserve">                             </w:t>
      </w:r>
      <w:r w:rsidRPr="00A42101">
        <w:rPr>
          <w:rFonts w:ascii="Arial" w:hAnsi="Arial" w:cs="Arial"/>
        </w:rPr>
        <w:tab/>
      </w:r>
      <w:r w:rsidRPr="00A42101">
        <w:rPr>
          <w:rFonts w:ascii="Arial" w:hAnsi="Arial" w:cs="Arial"/>
        </w:rPr>
        <w:tab/>
      </w:r>
      <w:r w:rsidRPr="00A42101">
        <w:rPr>
          <w:rFonts w:ascii="Arial" w:hAnsi="Arial" w:cs="Arial"/>
        </w:rPr>
        <w:tab/>
        <w:t xml:space="preserve">             </w:t>
      </w:r>
      <w:r w:rsidRPr="00A42101" w:rsidR="009A63A4">
        <w:rPr>
          <w:rFonts w:ascii="Arial" w:hAnsi="Arial" w:cs="Arial"/>
        </w:rPr>
        <w:t xml:space="preserve">        </w:t>
      </w:r>
      <w:r w:rsidR="00D847C1">
        <w:rPr>
          <w:rFonts w:ascii="Arial" w:hAnsi="Arial" w:cs="Arial"/>
        </w:rPr>
        <w:t xml:space="preserve"> </w:t>
      </w:r>
      <w:r w:rsidR="00654E87">
        <w:rPr>
          <w:rFonts w:ascii="Arial" w:hAnsi="Arial" w:cs="Arial"/>
        </w:rPr>
        <w:t xml:space="preserve">   </w:t>
      </w:r>
      <w:r w:rsidR="00D847C1">
        <w:rPr>
          <w:rFonts w:ascii="Arial" w:hAnsi="Arial" w:cs="Arial"/>
        </w:rPr>
        <w:t xml:space="preserve"> </w:t>
      </w:r>
      <w:r w:rsidRPr="00A42101">
        <w:rPr>
          <w:rFonts w:ascii="Arial" w:hAnsi="Arial" w:cs="Arial"/>
        </w:rPr>
        <w:t>Pravna stvar:</w:t>
      </w:r>
    </w:p>
    <w:p w:rsidRPr="00A42101" w:rsidR="00AD0F2E" w:rsidP="00AD0F2E" w:rsidRDefault="00AD0F2E">
      <w:pPr>
        <w:rPr>
          <w:rFonts w:ascii="Arial" w:hAnsi="Arial" w:cs="Arial"/>
        </w:rPr>
      </w:pPr>
      <w:r w:rsidRPr="00A42101">
        <w:rPr>
          <w:rFonts w:ascii="Arial" w:hAnsi="Arial" w:cs="Arial"/>
        </w:rPr>
        <w:t xml:space="preserve">                                                                          </w:t>
      </w:r>
      <w:r w:rsidR="00D847C1">
        <w:rPr>
          <w:rFonts w:ascii="Arial" w:hAnsi="Arial" w:cs="Arial"/>
        </w:rPr>
        <w:t xml:space="preserve">  </w:t>
      </w:r>
      <w:r w:rsidR="00654E87">
        <w:rPr>
          <w:rFonts w:ascii="Arial" w:hAnsi="Arial" w:cs="Arial"/>
        </w:rPr>
        <w:t xml:space="preserve">   </w:t>
      </w:r>
      <w:r w:rsidRPr="00A42101" w:rsidR="0051406F">
        <w:rPr>
          <w:rFonts w:ascii="Arial" w:hAnsi="Arial" w:cs="Arial"/>
        </w:rPr>
        <w:t>Tu</w:t>
      </w:r>
      <w:r w:rsidRPr="00A42101" w:rsidR="00E82F1E">
        <w:rPr>
          <w:rFonts w:ascii="Arial" w:hAnsi="Arial" w:cs="Arial"/>
        </w:rPr>
        <w:t>žitelj</w:t>
      </w:r>
      <w:r w:rsidR="0021061A">
        <w:rPr>
          <w:rFonts w:ascii="Arial" w:hAnsi="Arial" w:cs="Arial"/>
        </w:rPr>
        <w:t xml:space="preserve">: </w:t>
      </w:r>
      <w:r w:rsidR="006D5193">
        <w:rPr>
          <w:rFonts w:ascii="Arial" w:hAnsi="Arial" w:cs="Arial"/>
        </w:rPr>
        <w:t>Antonio Bačić</w:t>
      </w:r>
    </w:p>
    <w:p w:rsidRPr="00A42101" w:rsidR="00AD0F2E" w:rsidP="00AD0F2E" w:rsidRDefault="00AD0F2E">
      <w:pPr>
        <w:ind w:left="4248"/>
        <w:rPr>
          <w:rFonts w:ascii="Arial" w:hAnsi="Arial" w:cs="Arial"/>
        </w:rPr>
      </w:pPr>
      <w:r w:rsidRPr="00A42101">
        <w:rPr>
          <w:rFonts w:ascii="Arial" w:hAnsi="Arial" w:cs="Arial"/>
        </w:rPr>
        <w:t xml:space="preserve">  </w:t>
      </w:r>
      <w:r w:rsidRPr="00A42101" w:rsidR="009A63A4">
        <w:rPr>
          <w:rFonts w:ascii="Arial" w:hAnsi="Arial" w:cs="Arial"/>
        </w:rPr>
        <w:t xml:space="preserve">       </w:t>
      </w:r>
      <w:r w:rsidR="00D847C1">
        <w:rPr>
          <w:rFonts w:ascii="Arial" w:hAnsi="Arial" w:cs="Arial"/>
        </w:rPr>
        <w:t xml:space="preserve">  </w:t>
      </w:r>
      <w:r w:rsidR="00654E87">
        <w:rPr>
          <w:rFonts w:ascii="Arial" w:hAnsi="Arial" w:cs="Arial"/>
        </w:rPr>
        <w:t xml:space="preserve">   </w:t>
      </w:r>
      <w:r w:rsidR="00D847C1">
        <w:rPr>
          <w:rFonts w:ascii="Arial" w:hAnsi="Arial" w:cs="Arial"/>
        </w:rPr>
        <w:t xml:space="preserve"> </w:t>
      </w:r>
      <w:r w:rsidR="001718D4">
        <w:rPr>
          <w:rFonts w:ascii="Arial" w:hAnsi="Arial" w:cs="Arial"/>
        </w:rPr>
        <w:t>Tuženi</w:t>
      </w:r>
      <w:r w:rsidR="009D5729">
        <w:rPr>
          <w:rFonts w:ascii="Arial" w:hAnsi="Arial" w:cs="Arial"/>
        </w:rPr>
        <w:t>ci</w:t>
      </w:r>
      <w:r w:rsidR="001718D4">
        <w:rPr>
          <w:rFonts w:ascii="Arial" w:hAnsi="Arial" w:cs="Arial"/>
        </w:rPr>
        <w:t xml:space="preserve">: </w:t>
      </w:r>
      <w:r w:rsidR="006D5193">
        <w:rPr>
          <w:rFonts w:ascii="Arial" w:hAnsi="Arial" w:cs="Arial"/>
        </w:rPr>
        <w:t>Grad Benkovac</w:t>
      </w:r>
      <w:r w:rsidR="009D5729">
        <w:rPr>
          <w:rFonts w:ascii="Arial" w:hAnsi="Arial" w:cs="Arial"/>
        </w:rPr>
        <w:t xml:space="preserve"> i dr.</w:t>
      </w:r>
    </w:p>
    <w:p w:rsidR="00837199" w:rsidP="00BA5F90" w:rsidRDefault="00AD0F2E">
      <w:pPr>
        <w:rPr>
          <w:rFonts w:ascii="Arial" w:hAnsi="Arial" w:cs="Arial"/>
        </w:rPr>
      </w:pPr>
      <w:r w:rsidRPr="00A42101">
        <w:rPr>
          <w:rFonts w:ascii="Arial" w:hAnsi="Arial" w:cs="Arial"/>
        </w:rPr>
        <w:t xml:space="preserve">                                                    </w:t>
      </w:r>
      <w:r w:rsidRPr="00A42101">
        <w:rPr>
          <w:rFonts w:ascii="Arial" w:hAnsi="Arial" w:cs="Arial"/>
        </w:rPr>
        <w:tab/>
      </w:r>
      <w:r w:rsidRPr="00A42101">
        <w:rPr>
          <w:rFonts w:ascii="Arial" w:hAnsi="Arial" w:cs="Arial"/>
        </w:rPr>
        <w:tab/>
        <w:t xml:space="preserve"> </w:t>
      </w:r>
      <w:r w:rsidRPr="00A42101" w:rsidR="009A63A4">
        <w:rPr>
          <w:rFonts w:ascii="Arial" w:hAnsi="Arial" w:cs="Arial"/>
        </w:rPr>
        <w:t xml:space="preserve">          </w:t>
      </w:r>
      <w:r w:rsidR="00654E87">
        <w:rPr>
          <w:rFonts w:ascii="Arial" w:hAnsi="Arial" w:cs="Arial"/>
        </w:rPr>
        <w:t xml:space="preserve">   </w:t>
      </w:r>
      <w:r w:rsidR="00D847C1">
        <w:rPr>
          <w:rFonts w:ascii="Arial" w:hAnsi="Arial" w:cs="Arial"/>
        </w:rPr>
        <w:t xml:space="preserve"> </w:t>
      </w:r>
      <w:r w:rsidR="007D1A24">
        <w:rPr>
          <w:rFonts w:ascii="Arial" w:hAnsi="Arial" w:cs="Arial"/>
        </w:rPr>
        <w:t xml:space="preserve">Radi: </w:t>
      </w:r>
      <w:r w:rsidR="00DD1AE2">
        <w:rPr>
          <w:rFonts w:ascii="Arial" w:hAnsi="Arial" w:cs="Arial"/>
        </w:rPr>
        <w:t>utvrđenja prava vlasništva</w:t>
      </w:r>
    </w:p>
    <w:p w:rsidRPr="00A42101" w:rsidR="0075053F" w:rsidP="00AD0F2E" w:rsidRDefault="0075053F">
      <w:pPr>
        <w:rPr>
          <w:rFonts w:ascii="Arial" w:hAnsi="Arial" w:cs="Arial"/>
        </w:rPr>
      </w:pPr>
    </w:p>
    <w:p w:rsidRPr="00D93922" w:rsidR="00B72F0D" w:rsidP="00B72F0D" w:rsidRDefault="004E176B">
      <w:pPr>
        <w:rPr>
          <w:rFonts w:ascii="Arial" w:hAnsi="Arial" w:cs="Arial"/>
        </w:rPr>
      </w:pPr>
      <w:r>
        <w:rPr>
          <w:rFonts w:ascii="Arial" w:hAnsi="Arial" w:cs="Arial"/>
        </w:rPr>
        <w:t>Su</w:t>
      </w:r>
      <w:r w:rsidR="00987B69">
        <w:rPr>
          <w:rFonts w:ascii="Arial" w:hAnsi="Arial" w:cs="Arial"/>
        </w:rPr>
        <w:t>dac</w:t>
      </w:r>
      <w:r w:rsidRPr="00D93922" w:rsidR="00B72F0D">
        <w:rPr>
          <w:rFonts w:ascii="Arial" w:hAnsi="Arial" w:cs="Arial"/>
        </w:rPr>
        <w:t xml:space="preserve"> započinje pripremno ročište u </w:t>
      </w:r>
      <w:r w:rsidR="006D5193">
        <w:rPr>
          <w:rFonts w:ascii="Arial" w:hAnsi="Arial" w:cs="Arial"/>
        </w:rPr>
        <w:t>09,00</w:t>
      </w:r>
      <w:r w:rsidR="00926486">
        <w:rPr>
          <w:rFonts w:ascii="Arial" w:hAnsi="Arial" w:cs="Arial"/>
        </w:rPr>
        <w:t xml:space="preserve"> </w:t>
      </w:r>
      <w:r w:rsidRPr="00D93922" w:rsidR="00B72F0D">
        <w:rPr>
          <w:rFonts w:ascii="Arial" w:hAnsi="Arial" w:cs="Arial"/>
        </w:rPr>
        <w:t xml:space="preserve">sati, i objavljuje predmet raspravljanja. </w:t>
      </w:r>
    </w:p>
    <w:p w:rsidR="00B72F0D" w:rsidP="00B72F0D" w:rsidRDefault="006E07A4">
      <w:pPr>
        <w:rPr>
          <w:rFonts w:ascii="Arial" w:hAnsi="Arial" w:cs="Arial"/>
        </w:rPr>
      </w:pPr>
      <w:r>
        <w:rPr>
          <w:rFonts w:ascii="Arial" w:hAnsi="Arial" w:cs="Arial"/>
        </w:rPr>
        <w:t>Pripremno ročište je javno.</w:t>
      </w:r>
    </w:p>
    <w:p w:rsidRPr="00D93922" w:rsidR="006E07A4" w:rsidP="00B72F0D" w:rsidRDefault="006E07A4">
      <w:pPr>
        <w:rPr>
          <w:rFonts w:ascii="Arial" w:hAnsi="Arial" w:cs="Arial"/>
        </w:rPr>
      </w:pPr>
    </w:p>
    <w:p w:rsidRPr="00D93922" w:rsidR="00B72F0D" w:rsidP="00B72F0D" w:rsidRDefault="00B72F0D">
      <w:pPr>
        <w:rPr>
          <w:rFonts w:ascii="Arial" w:hAnsi="Arial" w:cs="Arial"/>
        </w:rPr>
      </w:pPr>
      <w:r w:rsidRPr="00D93922">
        <w:rPr>
          <w:rFonts w:ascii="Arial" w:hAnsi="Arial" w:cs="Arial"/>
        </w:rPr>
        <w:t>Utvrđuje se da su pristupili:</w:t>
      </w:r>
    </w:p>
    <w:p w:rsidR="00837199" w:rsidP="003B741D" w:rsidRDefault="0021061A">
      <w:pPr>
        <w:jc w:val="both"/>
        <w:rPr>
          <w:rFonts w:ascii="Arial" w:hAnsi="Arial" w:cs="Arial"/>
        </w:rPr>
      </w:pPr>
      <w:r>
        <w:rPr>
          <w:rFonts w:ascii="Arial" w:hAnsi="Arial" w:cs="Arial"/>
        </w:rPr>
        <w:t>Za tužitelj</w:t>
      </w:r>
      <w:r w:rsidR="006D5193">
        <w:rPr>
          <w:rFonts w:ascii="Arial" w:hAnsi="Arial" w:cs="Arial"/>
        </w:rPr>
        <w:t>a</w:t>
      </w:r>
      <w:r w:rsidRPr="00D93922" w:rsidR="00B72F0D">
        <w:rPr>
          <w:rFonts w:ascii="Arial" w:hAnsi="Arial" w:cs="Arial"/>
        </w:rPr>
        <w:t>:</w:t>
      </w:r>
      <w:r w:rsidR="00016E0F">
        <w:rPr>
          <w:rFonts w:ascii="Arial" w:hAnsi="Arial" w:cs="Arial"/>
        </w:rPr>
        <w:t xml:space="preserve"> </w:t>
      </w:r>
      <w:r w:rsidR="006D5193">
        <w:rPr>
          <w:rFonts w:ascii="Arial" w:hAnsi="Arial" w:cs="Arial"/>
        </w:rPr>
        <w:t>punomoćnik Ivan Bitanga, odvjetnik u Zadru</w:t>
      </w:r>
    </w:p>
    <w:p w:rsidR="00DD1AE2" w:rsidP="00DD1AE2" w:rsidRDefault="009D5729">
      <w:pPr>
        <w:rPr>
          <w:rFonts w:ascii="Arial" w:hAnsi="Arial" w:cs="Arial"/>
        </w:rPr>
      </w:pPr>
      <w:r>
        <w:rPr>
          <w:rFonts w:ascii="Arial" w:hAnsi="Arial" w:cs="Arial"/>
        </w:rPr>
        <w:t>Za tuženike</w:t>
      </w:r>
      <w:r w:rsidR="00291551">
        <w:rPr>
          <w:rFonts w:ascii="Arial" w:hAnsi="Arial" w:cs="Arial"/>
        </w:rPr>
        <w:t xml:space="preserve">: </w:t>
      </w:r>
      <w:r w:rsidR="00A023B2">
        <w:rPr>
          <w:rFonts w:ascii="Arial" w:hAnsi="Arial" w:cs="Arial"/>
        </w:rPr>
        <w:t>nitko</w:t>
      </w:r>
    </w:p>
    <w:p w:rsidR="00A66398" w:rsidP="00A66398" w:rsidRDefault="00A66398">
      <w:pPr>
        <w:jc w:val="both"/>
        <w:rPr>
          <w:rFonts w:ascii="Arial" w:hAnsi="Arial" w:cs="Arial"/>
        </w:rPr>
      </w:pPr>
    </w:p>
    <w:p w:rsidR="00046924" w:rsidP="00DD1AE2" w:rsidRDefault="00046924">
      <w:pPr>
        <w:rPr>
          <w:rFonts w:ascii="Arial" w:hAnsi="Arial" w:cs="Arial"/>
        </w:rPr>
      </w:pPr>
    </w:p>
    <w:p w:rsidR="006756C0" w:rsidP="00A66398" w:rsidRDefault="006756C0">
      <w:pPr>
        <w:ind w:firstLine="708"/>
        <w:rPr>
          <w:rFonts w:ascii="Arial" w:hAnsi="Arial" w:cs="Arial"/>
        </w:rPr>
      </w:pPr>
      <w:r>
        <w:rPr>
          <w:rFonts w:ascii="Arial" w:hAnsi="Arial" w:cs="Arial"/>
        </w:rPr>
        <w:t>Sud donosi</w:t>
      </w:r>
    </w:p>
    <w:p w:rsidRPr="00D15427" w:rsidR="006756C0" w:rsidP="006756C0" w:rsidRDefault="006756C0">
      <w:pPr>
        <w:jc w:val="center"/>
        <w:rPr>
          <w:rFonts w:ascii="Arial" w:hAnsi="Arial" w:cs="Arial"/>
        </w:rPr>
      </w:pPr>
      <w:r>
        <w:rPr>
          <w:rFonts w:ascii="Arial" w:hAnsi="Arial" w:cs="Arial"/>
        </w:rPr>
        <w:t>r j e š e nj e</w:t>
      </w:r>
    </w:p>
    <w:p w:rsidR="006756C0" w:rsidP="006756C0" w:rsidRDefault="006756C0">
      <w:pPr>
        <w:rPr>
          <w:rFonts w:ascii="Arial" w:hAnsi="Arial" w:cs="Arial"/>
        </w:rPr>
      </w:pPr>
    </w:p>
    <w:p w:rsidR="006756C0" w:rsidP="006756C0" w:rsidRDefault="006756C0">
      <w:pPr>
        <w:ind w:firstLine="708"/>
        <w:jc w:val="both"/>
        <w:rPr>
          <w:rFonts w:ascii="Arial" w:hAnsi="Arial" w:cs="Arial"/>
        </w:rPr>
      </w:pPr>
      <w:r>
        <w:rPr>
          <w:rFonts w:ascii="Arial" w:hAnsi="Arial" w:cs="Arial"/>
        </w:rPr>
        <w:t>Održat će se pripremno ročište.</w:t>
      </w:r>
    </w:p>
    <w:p w:rsidR="006756C0" w:rsidP="006756C0" w:rsidRDefault="006756C0">
      <w:pPr>
        <w:jc w:val="both"/>
        <w:rPr>
          <w:rFonts w:ascii="Arial" w:hAnsi="Arial" w:cs="Arial"/>
        </w:rPr>
      </w:pPr>
    </w:p>
    <w:p w:rsidR="006756C0" w:rsidP="006756C0" w:rsidRDefault="006D5193">
      <w:pPr>
        <w:ind w:firstLine="708"/>
        <w:jc w:val="both"/>
        <w:rPr>
          <w:rFonts w:ascii="Arial" w:hAnsi="Arial" w:cs="Arial"/>
        </w:rPr>
      </w:pPr>
      <w:r>
        <w:rPr>
          <w:rFonts w:ascii="Arial" w:hAnsi="Arial" w:cs="Arial"/>
        </w:rPr>
        <w:t>Punomoćnik tužitelja navodi</w:t>
      </w:r>
      <w:r w:rsidR="00AD6850">
        <w:rPr>
          <w:rFonts w:ascii="Arial" w:hAnsi="Arial" w:cs="Arial"/>
        </w:rPr>
        <w:t xml:space="preserve"> kako </w:t>
      </w:r>
      <w:r>
        <w:rPr>
          <w:rFonts w:ascii="Arial" w:hAnsi="Arial" w:cs="Arial"/>
        </w:rPr>
        <w:t>tužitelj ostaje</w:t>
      </w:r>
      <w:r w:rsidR="006756C0">
        <w:rPr>
          <w:rFonts w:ascii="Arial" w:hAnsi="Arial" w:cs="Arial"/>
        </w:rPr>
        <w:t xml:space="preserve"> u cijelosti kod tužbe i postavljenog tužbenog zahtjeva i svih dokaznih prijedloga.</w:t>
      </w:r>
      <w:r w:rsidR="00A023B2">
        <w:rPr>
          <w:rFonts w:ascii="Arial" w:hAnsi="Arial" w:cs="Arial"/>
        </w:rPr>
        <w:t xml:space="preserve"> Predlaže da se u nastavku postupka najprije saslušaju svjedoci i to Jerko Kutija i Omer Bačić svi iz Lisičića, čije adrese se obvezuje dostaviti naknadno u roku od 3 (tri) dana. </w:t>
      </w:r>
    </w:p>
    <w:p w:rsidR="006756C0" w:rsidP="006756C0" w:rsidRDefault="006756C0">
      <w:pPr>
        <w:jc w:val="both"/>
        <w:rPr>
          <w:rFonts w:ascii="Arial" w:hAnsi="Arial" w:cs="Arial"/>
        </w:rPr>
      </w:pPr>
    </w:p>
    <w:p w:rsidR="006756C0" w:rsidP="00A66398" w:rsidRDefault="006756C0">
      <w:pPr>
        <w:ind w:firstLine="708"/>
        <w:jc w:val="both"/>
        <w:rPr>
          <w:rFonts w:ascii="Arial" w:hAnsi="Arial" w:cs="Arial"/>
        </w:rPr>
      </w:pPr>
      <w:r>
        <w:rPr>
          <w:rFonts w:ascii="Arial" w:hAnsi="Arial" w:cs="Arial"/>
        </w:rPr>
        <w:t>Sud donosi</w:t>
      </w:r>
    </w:p>
    <w:p w:rsidR="006756C0" w:rsidP="006756C0" w:rsidRDefault="006756C0">
      <w:pPr>
        <w:jc w:val="center"/>
        <w:rPr>
          <w:rFonts w:ascii="Arial" w:hAnsi="Arial" w:cs="Arial"/>
        </w:rPr>
      </w:pPr>
      <w:r>
        <w:rPr>
          <w:rFonts w:ascii="Arial" w:hAnsi="Arial" w:cs="Arial"/>
        </w:rPr>
        <w:t xml:space="preserve"> r j e š e nj e</w:t>
      </w:r>
    </w:p>
    <w:p w:rsidR="00A66398" w:rsidP="00A66398" w:rsidRDefault="00A66398">
      <w:pPr>
        <w:jc w:val="both"/>
        <w:rPr>
          <w:rFonts w:ascii="Arial" w:hAnsi="Arial" w:cs="Arial"/>
        </w:rPr>
      </w:pPr>
    </w:p>
    <w:p w:rsidR="00A66398" w:rsidP="00A66398" w:rsidRDefault="00A66398">
      <w:pPr>
        <w:ind w:firstLine="708"/>
        <w:jc w:val="both"/>
        <w:rPr>
          <w:rFonts w:ascii="Arial" w:hAnsi="Arial" w:cs="Arial"/>
        </w:rPr>
      </w:pPr>
      <w:r>
        <w:rPr>
          <w:rFonts w:ascii="Arial" w:hAnsi="Arial" w:cs="Arial"/>
        </w:rPr>
        <w:t>Pozivaju se stranke da se izjasne o planu upravljanja postupkom.</w:t>
      </w:r>
    </w:p>
    <w:p w:rsidR="00A66398" w:rsidP="00A66398" w:rsidRDefault="00A66398">
      <w:pPr>
        <w:ind w:firstLine="708"/>
        <w:jc w:val="both"/>
        <w:rPr>
          <w:rFonts w:ascii="Arial" w:hAnsi="Arial" w:cs="Arial"/>
        </w:rPr>
      </w:pPr>
    </w:p>
    <w:p w:rsidR="00A66398" w:rsidP="00A66398" w:rsidRDefault="00A66398">
      <w:pPr>
        <w:ind w:firstLine="708"/>
        <w:jc w:val="both"/>
        <w:rPr>
          <w:rFonts w:ascii="Arial" w:hAnsi="Arial" w:cs="Arial"/>
        </w:rPr>
      </w:pPr>
      <w:r>
        <w:rPr>
          <w:rFonts w:ascii="Arial" w:hAnsi="Arial" w:cs="Arial"/>
        </w:rPr>
        <w:t>Isti navode da odluku prepuštaju sudu.</w:t>
      </w:r>
    </w:p>
    <w:p w:rsidR="00A66398" w:rsidP="00A66398" w:rsidRDefault="00A66398">
      <w:pPr>
        <w:ind w:firstLine="708"/>
        <w:jc w:val="both"/>
        <w:rPr>
          <w:rFonts w:ascii="Arial" w:hAnsi="Arial" w:cs="Arial"/>
        </w:rPr>
      </w:pPr>
    </w:p>
    <w:p w:rsidR="00A66398" w:rsidP="00A66398" w:rsidRDefault="00A66398">
      <w:pPr>
        <w:ind w:firstLine="708"/>
        <w:jc w:val="both"/>
        <w:rPr>
          <w:rFonts w:ascii="Arial" w:hAnsi="Arial" w:cs="Arial"/>
        </w:rPr>
      </w:pPr>
      <w:r>
        <w:rPr>
          <w:rFonts w:ascii="Arial" w:hAnsi="Arial" w:cs="Arial"/>
        </w:rPr>
        <w:t>Sud donosi</w:t>
      </w:r>
    </w:p>
    <w:p w:rsidR="00A66398" w:rsidP="00A66398" w:rsidRDefault="00A66398">
      <w:pPr>
        <w:jc w:val="center"/>
        <w:rPr>
          <w:rFonts w:ascii="Arial" w:hAnsi="Arial" w:cs="Arial"/>
        </w:rPr>
      </w:pPr>
      <w:r>
        <w:rPr>
          <w:rFonts w:ascii="Arial" w:hAnsi="Arial" w:cs="Arial"/>
        </w:rPr>
        <w:t xml:space="preserve"> r j e š e nj e</w:t>
      </w:r>
    </w:p>
    <w:p w:rsidR="006756C0" w:rsidP="006756C0" w:rsidRDefault="006756C0">
      <w:pPr>
        <w:jc w:val="center"/>
        <w:rPr>
          <w:rFonts w:ascii="Arial" w:hAnsi="Arial" w:cs="Arial"/>
        </w:rPr>
      </w:pPr>
    </w:p>
    <w:p w:rsidR="006756C0" w:rsidP="006756C0" w:rsidRDefault="006756C0">
      <w:pPr>
        <w:jc w:val="both"/>
        <w:rPr>
          <w:rFonts w:ascii="Arial" w:hAnsi="Arial" w:cs="Arial"/>
        </w:rPr>
      </w:pPr>
      <w:r>
        <w:rPr>
          <w:rFonts w:ascii="Arial" w:hAnsi="Arial" w:cs="Arial"/>
        </w:rPr>
        <w:tab/>
        <w:t>I. Izradit će se plan upravljanja postupkom.</w:t>
      </w:r>
    </w:p>
    <w:p w:rsidR="006756C0" w:rsidP="006756C0" w:rsidRDefault="006756C0">
      <w:pPr>
        <w:jc w:val="both"/>
        <w:rPr>
          <w:rFonts w:ascii="Arial" w:hAnsi="Arial" w:cs="Arial"/>
        </w:rPr>
      </w:pPr>
    </w:p>
    <w:p w:rsidR="006756C0" w:rsidP="006756C0" w:rsidRDefault="006756C0">
      <w:pPr>
        <w:ind w:firstLine="708"/>
        <w:jc w:val="both"/>
        <w:rPr>
          <w:rFonts w:ascii="Arial" w:hAnsi="Arial" w:cs="Arial"/>
        </w:rPr>
      </w:pPr>
      <w:r>
        <w:rPr>
          <w:rFonts w:ascii="Arial" w:hAnsi="Arial" w:cs="Arial"/>
        </w:rPr>
        <w:t>- Predmet spora je tužba radi utvrđenja prava vlasništva.</w:t>
      </w:r>
    </w:p>
    <w:p w:rsidR="003B741D" w:rsidP="006756C0" w:rsidRDefault="003B741D">
      <w:pPr>
        <w:ind w:firstLine="708"/>
        <w:jc w:val="both"/>
        <w:rPr>
          <w:rFonts w:ascii="Arial" w:hAnsi="Arial" w:cs="Arial"/>
        </w:rPr>
      </w:pPr>
    </w:p>
    <w:p w:rsidRPr="00C8365E" w:rsidR="003B741D" w:rsidP="006756C0" w:rsidRDefault="00AD6850">
      <w:pPr>
        <w:jc w:val="both"/>
        <w:rPr>
          <w:rFonts w:ascii="Arial" w:hAnsi="Arial" w:cs="Arial"/>
        </w:rPr>
      </w:pPr>
      <w:r>
        <w:rPr>
          <w:rFonts w:ascii="Arial" w:hAnsi="Arial" w:cs="Arial"/>
        </w:rPr>
        <w:lastRenderedPageBreak/>
        <w:tab/>
        <w:t>- Sporno je da li su</w:t>
      </w:r>
      <w:r w:rsidR="006756C0">
        <w:rPr>
          <w:rFonts w:ascii="Arial" w:hAnsi="Arial" w:cs="Arial"/>
        </w:rPr>
        <w:t xml:space="preserve"> tužitelj</w:t>
      </w:r>
      <w:r>
        <w:rPr>
          <w:rFonts w:ascii="Arial" w:hAnsi="Arial" w:cs="Arial"/>
        </w:rPr>
        <w:t>i stekli</w:t>
      </w:r>
      <w:r w:rsidR="006756C0">
        <w:rPr>
          <w:rFonts w:ascii="Arial" w:hAnsi="Arial" w:cs="Arial"/>
        </w:rPr>
        <w:t xml:space="preserve"> pravo vlasništva na čest. zem.</w:t>
      </w:r>
      <w:r w:rsidRPr="00C8365E" w:rsidR="00C8365E">
        <w:t xml:space="preserve"> </w:t>
      </w:r>
      <w:r w:rsidR="00C8365E">
        <w:rPr>
          <w:rFonts w:ascii="Arial" w:hAnsi="Arial" w:cs="Arial"/>
        </w:rPr>
        <w:t>411/12 i</w:t>
      </w:r>
      <w:r w:rsidRPr="00C8365E" w:rsidR="00C8365E">
        <w:rPr>
          <w:rFonts w:ascii="Arial" w:hAnsi="Arial" w:cs="Arial"/>
        </w:rPr>
        <w:t xml:space="preserve"> čest.</w:t>
      </w:r>
      <w:r w:rsidR="00C8365E">
        <w:rPr>
          <w:rFonts w:ascii="Arial" w:hAnsi="Arial" w:cs="Arial"/>
        </w:rPr>
        <w:t xml:space="preserve"> zem.</w:t>
      </w:r>
      <w:r w:rsidRPr="00C8365E" w:rsidR="00C8365E">
        <w:rPr>
          <w:rFonts w:ascii="Arial" w:hAnsi="Arial" w:cs="Arial"/>
        </w:rPr>
        <w:t xml:space="preserve"> 451/161</w:t>
      </w:r>
      <w:r w:rsidR="00C8365E">
        <w:rPr>
          <w:rFonts w:ascii="Arial" w:hAnsi="Arial" w:cs="Arial"/>
        </w:rPr>
        <w:t>, sve</w:t>
      </w:r>
      <w:r w:rsidRPr="00C8365E" w:rsidR="006756C0">
        <w:rPr>
          <w:rFonts w:ascii="Arial" w:hAnsi="Arial" w:cs="Arial"/>
        </w:rPr>
        <w:t xml:space="preserve"> </w:t>
      </w:r>
      <w:r w:rsidR="00C8365E">
        <w:rPr>
          <w:rFonts w:ascii="Arial" w:hAnsi="Arial" w:cs="Arial"/>
        </w:rPr>
        <w:t>k.o. Lisičić</w:t>
      </w:r>
    </w:p>
    <w:p w:rsidR="006756C0" w:rsidP="006756C0" w:rsidRDefault="006756C0">
      <w:pPr>
        <w:jc w:val="both"/>
        <w:rPr>
          <w:rFonts w:ascii="Arial" w:hAnsi="Arial" w:cs="Arial"/>
        </w:rPr>
      </w:pPr>
      <w:r w:rsidRPr="006756C0">
        <w:rPr>
          <w:rFonts w:ascii="Arial" w:hAnsi="Arial" w:cs="Arial"/>
        </w:rPr>
        <w:tab/>
        <w:t xml:space="preserve">- Radi utvrđenja spornih činjenica izvest će </w:t>
      </w:r>
      <w:r>
        <w:rPr>
          <w:rFonts w:ascii="Arial" w:hAnsi="Arial" w:cs="Arial"/>
        </w:rPr>
        <w:t>se predloženi dokazi.</w:t>
      </w:r>
    </w:p>
    <w:p w:rsidR="006756C0" w:rsidP="006756C0" w:rsidRDefault="006756C0">
      <w:pPr>
        <w:jc w:val="both"/>
        <w:rPr>
          <w:rFonts w:ascii="Arial" w:hAnsi="Arial" w:cs="Arial"/>
        </w:rPr>
      </w:pPr>
    </w:p>
    <w:p w:rsidR="00A023B2" w:rsidP="00A023B2" w:rsidRDefault="006756C0">
      <w:pPr>
        <w:ind w:firstLine="708"/>
        <w:jc w:val="both"/>
        <w:rPr>
          <w:rFonts w:ascii="Arial" w:hAnsi="Arial" w:cs="Arial"/>
        </w:rPr>
      </w:pPr>
      <w:r w:rsidRPr="00BC6BC5">
        <w:rPr>
          <w:rFonts w:ascii="Arial" w:hAnsi="Arial" w:cs="Arial"/>
        </w:rPr>
        <w:t xml:space="preserve">U nastavku postupka izvest će se dokaz </w:t>
      </w:r>
      <w:r w:rsidR="00A023B2">
        <w:rPr>
          <w:rFonts w:ascii="Arial" w:hAnsi="Arial" w:cs="Arial"/>
        </w:rPr>
        <w:t>saslušanjem predloženih svjedoka.</w:t>
      </w:r>
    </w:p>
    <w:p w:rsidR="00A023B2" w:rsidP="00A023B2" w:rsidRDefault="00A023B2">
      <w:pPr>
        <w:jc w:val="both"/>
        <w:rPr>
          <w:rFonts w:ascii="Arial" w:hAnsi="Arial" w:cs="Arial"/>
        </w:rPr>
      </w:pPr>
    </w:p>
    <w:p w:rsidR="006756C0" w:rsidP="006756C0" w:rsidRDefault="006756C0">
      <w:pPr>
        <w:ind w:firstLine="708"/>
        <w:jc w:val="both"/>
        <w:rPr>
          <w:rFonts w:ascii="Arial" w:hAnsi="Arial" w:cs="Arial"/>
        </w:rPr>
      </w:pPr>
      <w:r>
        <w:rPr>
          <w:rFonts w:ascii="Arial" w:hAnsi="Arial" w:cs="Arial"/>
        </w:rPr>
        <w:t>II. P</w:t>
      </w:r>
      <w:r w:rsidRPr="00BD3551">
        <w:rPr>
          <w:rFonts w:ascii="Arial" w:hAnsi="Arial" w:cs="Arial"/>
        </w:rPr>
        <w:t>rethodni postupak je zaključen</w:t>
      </w:r>
      <w:r>
        <w:rPr>
          <w:rFonts w:ascii="Arial" w:hAnsi="Arial" w:cs="Arial"/>
        </w:rPr>
        <w:t>.</w:t>
      </w:r>
    </w:p>
    <w:p w:rsidR="00A023B2" w:rsidP="006756C0" w:rsidRDefault="00A023B2">
      <w:pPr>
        <w:ind w:firstLine="708"/>
        <w:jc w:val="both"/>
        <w:rPr>
          <w:rFonts w:ascii="Arial" w:hAnsi="Arial" w:cs="Arial"/>
        </w:rPr>
      </w:pPr>
    </w:p>
    <w:p w:rsidR="00A023B2" w:rsidP="00A023B2" w:rsidRDefault="00A023B2">
      <w:pPr>
        <w:ind w:firstLine="708"/>
        <w:jc w:val="both"/>
        <w:rPr>
          <w:rFonts w:ascii="Arial" w:hAnsi="Arial" w:cs="Arial"/>
        </w:rPr>
      </w:pPr>
      <w:r>
        <w:rPr>
          <w:rFonts w:ascii="Arial" w:hAnsi="Arial" w:cs="Arial"/>
        </w:rPr>
        <w:t>Sud donosi</w:t>
      </w:r>
    </w:p>
    <w:p w:rsidR="00A023B2" w:rsidP="00A023B2" w:rsidRDefault="00A023B2">
      <w:pPr>
        <w:jc w:val="center"/>
        <w:rPr>
          <w:rFonts w:ascii="Arial" w:hAnsi="Arial" w:cs="Arial"/>
        </w:rPr>
      </w:pPr>
      <w:r>
        <w:rPr>
          <w:rFonts w:ascii="Arial" w:hAnsi="Arial" w:cs="Arial"/>
        </w:rPr>
        <w:t xml:space="preserve"> r j e š e nj e</w:t>
      </w:r>
    </w:p>
    <w:p w:rsidR="00A023B2" w:rsidP="006756C0" w:rsidRDefault="00A023B2">
      <w:pPr>
        <w:ind w:firstLine="708"/>
        <w:jc w:val="both"/>
        <w:rPr>
          <w:rFonts w:ascii="Arial" w:hAnsi="Arial" w:cs="Arial"/>
        </w:rPr>
      </w:pPr>
    </w:p>
    <w:p w:rsidR="00A023B2" w:rsidP="006756C0" w:rsidRDefault="00A023B2">
      <w:pPr>
        <w:ind w:firstLine="708"/>
        <w:jc w:val="both"/>
        <w:rPr>
          <w:rFonts w:ascii="Arial" w:hAnsi="Arial" w:cs="Arial"/>
        </w:rPr>
      </w:pPr>
      <w:r>
        <w:rPr>
          <w:rFonts w:ascii="Arial" w:hAnsi="Arial" w:cs="Arial"/>
        </w:rPr>
        <w:t>Ročište za glavnu raspravu određuje se za dan</w:t>
      </w:r>
    </w:p>
    <w:p w:rsidR="00A023B2" w:rsidP="006756C0" w:rsidRDefault="00A023B2">
      <w:pPr>
        <w:ind w:firstLine="708"/>
        <w:jc w:val="both"/>
        <w:rPr>
          <w:rFonts w:ascii="Arial" w:hAnsi="Arial" w:cs="Arial"/>
        </w:rPr>
      </w:pPr>
    </w:p>
    <w:p w:rsidR="00A023B2" w:rsidP="00A023B2" w:rsidRDefault="00A023B2">
      <w:pPr>
        <w:jc w:val="center"/>
        <w:rPr>
          <w:rFonts w:ascii="Arial" w:hAnsi="Arial" w:cs="Arial"/>
        </w:rPr>
      </w:pPr>
      <w:r>
        <w:rPr>
          <w:rFonts w:ascii="Arial" w:hAnsi="Arial" w:cs="Arial"/>
        </w:rPr>
        <w:t>19. svibnja 2026. s početkom u 10,20 sati,</w:t>
      </w:r>
    </w:p>
    <w:p w:rsidR="00A023B2" w:rsidP="006756C0" w:rsidRDefault="00A023B2">
      <w:pPr>
        <w:ind w:firstLine="708"/>
        <w:jc w:val="both"/>
        <w:rPr>
          <w:rFonts w:ascii="Arial" w:hAnsi="Arial" w:cs="Arial"/>
        </w:rPr>
      </w:pPr>
    </w:p>
    <w:p w:rsidR="00A023B2" w:rsidP="006756C0" w:rsidRDefault="00A023B2">
      <w:pPr>
        <w:ind w:firstLine="708"/>
        <w:jc w:val="both"/>
        <w:rPr>
          <w:rFonts w:ascii="Arial" w:hAnsi="Arial" w:cs="Arial"/>
        </w:rPr>
      </w:pPr>
      <w:r>
        <w:rPr>
          <w:rFonts w:ascii="Arial" w:hAnsi="Arial" w:cs="Arial"/>
        </w:rPr>
        <w:t>što prisutni prima na znanje i neće se posebno pozivati, dok se tuženici na isto pozivaju dostavom prijepisa ovog zapisnika i neće se posebno pozivati. Svjedoci će se na ročište pozvati posebnim pozivom.</w:t>
      </w:r>
    </w:p>
    <w:p w:rsidR="00A023B2" w:rsidP="006756C0" w:rsidRDefault="00A023B2">
      <w:pPr>
        <w:ind w:firstLine="708"/>
        <w:jc w:val="both"/>
        <w:rPr>
          <w:rFonts w:ascii="Arial" w:hAnsi="Arial" w:cs="Arial"/>
        </w:rPr>
      </w:pPr>
    </w:p>
    <w:p w:rsidR="006756C0" w:rsidP="006756C0" w:rsidRDefault="006756C0">
      <w:pPr>
        <w:jc w:val="both"/>
        <w:rPr>
          <w:rFonts w:ascii="Arial" w:hAnsi="Arial" w:cs="Arial"/>
        </w:rPr>
      </w:pPr>
    </w:p>
    <w:p w:rsidR="006756C0" w:rsidP="006756C0" w:rsidRDefault="00A66398">
      <w:pPr>
        <w:jc w:val="center"/>
        <w:rPr>
          <w:rFonts w:ascii="Arial" w:hAnsi="Arial" w:cs="Arial"/>
        </w:rPr>
      </w:pPr>
      <w:r>
        <w:rPr>
          <w:rFonts w:ascii="Arial" w:hAnsi="Arial" w:cs="Arial"/>
        </w:rPr>
        <w:t xml:space="preserve">Dovršeno u </w:t>
      </w:r>
      <w:r w:rsidR="00A023B2">
        <w:rPr>
          <w:rFonts w:ascii="Arial" w:hAnsi="Arial" w:cs="Arial"/>
        </w:rPr>
        <w:t xml:space="preserve">09,10 </w:t>
      </w:r>
      <w:r w:rsidR="006756C0">
        <w:rPr>
          <w:rFonts w:ascii="Arial" w:hAnsi="Arial" w:cs="Arial"/>
        </w:rPr>
        <w:t xml:space="preserve"> sati.</w:t>
      </w:r>
    </w:p>
    <w:p w:rsidR="00A023B2" w:rsidP="006756C0" w:rsidRDefault="00A023B2">
      <w:pPr>
        <w:jc w:val="center"/>
        <w:rPr>
          <w:rFonts w:ascii="Arial" w:hAnsi="Arial" w:cs="Arial"/>
        </w:rPr>
      </w:pPr>
    </w:p>
    <w:p w:rsidR="006756C0" w:rsidP="006756C0" w:rsidRDefault="006756C0">
      <w:pPr>
        <w:tabs>
          <w:tab w:val="left" w:pos="6380"/>
        </w:tabs>
        <w:jc w:val="both"/>
        <w:rPr>
          <w:rFonts w:ascii="Arial" w:hAnsi="Arial" w:cs="Arial"/>
        </w:rPr>
      </w:pPr>
    </w:p>
    <w:p w:rsidR="006756C0" w:rsidP="006756C0" w:rsidRDefault="006756C0">
      <w:pPr>
        <w:tabs>
          <w:tab w:val="left" w:pos="6537"/>
        </w:tabs>
        <w:jc w:val="center"/>
        <w:rPr>
          <w:rFonts w:ascii="Arial" w:hAnsi="Arial" w:cs="Arial"/>
        </w:rPr>
      </w:pPr>
      <w:r>
        <w:rPr>
          <w:rFonts w:ascii="Arial" w:hAnsi="Arial" w:cs="Arial"/>
        </w:rPr>
        <w:t xml:space="preserve">                                                    Sutkinja</w:t>
      </w:r>
      <w:r>
        <w:rPr>
          <w:rFonts w:ascii="Arial" w:hAnsi="Arial" w:cs="Arial"/>
        </w:rPr>
        <w:tab/>
      </w:r>
      <w:r>
        <w:rPr>
          <w:rFonts w:ascii="Arial" w:hAnsi="Arial" w:cs="Arial"/>
        </w:rPr>
        <w:tab/>
        <w:t>Stranke</w:t>
      </w:r>
    </w:p>
    <w:p w:rsidR="006756C0" w:rsidP="006756C0" w:rsidRDefault="006756C0">
      <w:pPr>
        <w:tabs>
          <w:tab w:val="left" w:pos="4940"/>
          <w:tab w:val="left" w:pos="5647"/>
        </w:tabs>
        <w:jc w:val="center"/>
        <w:rPr>
          <w:rFonts w:ascii="Arial" w:hAnsi="Arial" w:cs="Arial"/>
        </w:rPr>
      </w:pPr>
    </w:p>
    <w:p w:rsidR="006756C0" w:rsidP="006756C0" w:rsidRDefault="006756C0">
      <w:pPr>
        <w:tabs>
          <w:tab w:val="left" w:pos="5629"/>
        </w:tabs>
        <w:jc w:val="center"/>
        <w:rPr>
          <w:rFonts w:ascii="Arial" w:hAnsi="Arial" w:cs="Arial"/>
        </w:rPr>
      </w:pPr>
    </w:p>
    <w:p w:rsidR="006756C0" w:rsidP="006756C0" w:rsidRDefault="006756C0">
      <w:pPr>
        <w:tabs>
          <w:tab w:val="left" w:pos="5629"/>
        </w:tabs>
        <w:jc w:val="center"/>
        <w:rPr>
          <w:rFonts w:ascii="Arial" w:hAnsi="Arial" w:cs="Arial"/>
        </w:rPr>
      </w:pPr>
    </w:p>
    <w:p w:rsidR="006756C0" w:rsidP="006756C0" w:rsidRDefault="006756C0">
      <w:pPr>
        <w:tabs>
          <w:tab w:val="left" w:pos="5629"/>
        </w:tabs>
        <w:jc w:val="center"/>
        <w:rPr>
          <w:rFonts w:ascii="Arial" w:hAnsi="Arial" w:cs="Arial"/>
        </w:rPr>
      </w:pPr>
    </w:p>
    <w:p w:rsidR="006756C0" w:rsidP="006756C0" w:rsidRDefault="006756C0">
      <w:pPr>
        <w:tabs>
          <w:tab w:val="left" w:pos="5629"/>
        </w:tabs>
        <w:jc w:val="center"/>
        <w:rPr>
          <w:rFonts w:ascii="Arial" w:hAnsi="Arial" w:cs="Arial"/>
        </w:rPr>
      </w:pPr>
      <w:r>
        <w:rPr>
          <w:rFonts w:ascii="Arial" w:hAnsi="Arial" w:cs="Arial"/>
        </w:rPr>
        <w:t>Zapisničar</w:t>
      </w:r>
    </w:p>
    <w:p w:rsidRPr="00330467" w:rsidR="002D6BF1" w:rsidP="00434167" w:rsidRDefault="006756C0">
      <w:pPr>
        <w:tabs>
          <w:tab w:val="left" w:pos="5629"/>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r>
    </w:p>
    <w:sectPr w:rsidRPr="00330467" w:rsidR="002D6BF1" w:rsidSect="00187206">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B4EF2" w:rsidRDefault="009B4EF2">
      <w:r>
        <w:separator/>
      </w:r>
    </w:p>
  </w:endnote>
  <w:endnote w:type="continuationSeparator" w:id="0">
    <w:p w:rsidR="009B4EF2" w:rsidRDefault="009B4EF2">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B4EF2" w:rsidRDefault="009B4EF2">
      <w:r>
        <w:separator/>
      </w:r>
    </w:p>
  </w:footnote>
  <w:footnote w:type="continuationSeparator" w:id="0">
    <w:p w:rsidR="009B4EF2" w:rsidRDefault="009B4EF2">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1F4B" w:rsidP="00187206" w:rsidRDefault="00A41F4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41F4B" w:rsidRDefault="00A41F4B">
    <w:pPr>
      <w:pStyle w:val="Zaglavlje"/>
    </w:pPr>
  </w:p>
</w:hdr>
</file>

<file path=word/header2.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1F4B" w:rsidP="00187206" w:rsidRDefault="00A41F4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50FF6">
      <w:rPr>
        <w:rStyle w:val="Brojstranice"/>
        <w:noProof/>
      </w:rPr>
      <w:t>2</w:t>
    </w:r>
    <w:r>
      <w:rPr>
        <w:rStyle w:val="Brojstranice"/>
      </w:rPr>
      <w:fldChar w:fldCharType="end"/>
    </w:r>
  </w:p>
  <w:p w:rsidRPr="00A42101" w:rsidR="00F94C12" w:rsidP="00004F9E" w:rsidRDefault="00857C2E">
    <w:pPr>
      <w:pStyle w:val="Zaglavlje"/>
      <w:tabs>
        <w:tab w:val="clear" w:pos="4536"/>
        <w:tab w:val="clear" w:pos="9072"/>
        <w:tab w:val="left" w:pos="7140"/>
      </w:tabs>
      <w:rPr>
        <w:rFonts w:ascii="Arial" w:hAnsi="Arial" w:cs="Arial"/>
      </w:rPr>
    </w:pPr>
    <w:r>
      <w:t xml:space="preserve">                                                                </w:t>
    </w:r>
    <w:r w:rsidRPr="00A42101">
      <w:rPr>
        <w:rFonts w:ascii="Arial" w:hAnsi="Arial" w:cs="Arial"/>
      </w:rPr>
      <w:t xml:space="preserve">                   </w:t>
    </w:r>
    <w:r w:rsidR="00A42101">
      <w:rPr>
        <w:rFonts w:ascii="Arial" w:hAnsi="Arial" w:cs="Arial"/>
      </w:rPr>
      <w:t xml:space="preserve"> </w:t>
    </w:r>
    <w:r w:rsidR="00AE09AD">
      <w:rPr>
        <w:rFonts w:ascii="Arial" w:hAnsi="Arial" w:cs="Arial"/>
      </w:rPr>
      <w:t xml:space="preserve">      </w:t>
    </w:r>
    <w:r w:rsidR="00987B69">
      <w:rPr>
        <w:rFonts w:ascii="Arial" w:hAnsi="Arial" w:cs="Arial"/>
      </w:rPr>
      <w:t xml:space="preserve">     </w:t>
    </w:r>
    <w:r w:rsidR="00AE09AD">
      <w:rPr>
        <w:rFonts w:ascii="Arial" w:hAnsi="Arial" w:cs="Arial"/>
      </w:rPr>
      <w:t xml:space="preserve">       </w:t>
    </w:r>
    <w:r w:rsidR="00987B69">
      <w:rPr>
        <w:rFonts w:ascii="Arial" w:hAnsi="Arial" w:cs="Arial"/>
      </w:rPr>
      <w:t>Posl. br.</w:t>
    </w:r>
    <w:r w:rsidRPr="00A42101" w:rsidR="00066073">
      <w:rPr>
        <w:rFonts w:ascii="Arial" w:hAnsi="Arial" w:cs="Arial"/>
      </w:rPr>
      <w:t xml:space="preserve"> </w:t>
    </w:r>
    <w:r w:rsidR="00A25822">
      <w:rPr>
        <w:rFonts w:ascii="Arial" w:hAnsi="Arial" w:cs="Arial"/>
      </w:rPr>
      <w:t>P-</w:t>
    </w:r>
    <w:r w:rsidR="006D5193">
      <w:rPr>
        <w:rFonts w:ascii="Arial" w:hAnsi="Arial" w:cs="Arial"/>
      </w:rPr>
      <w:t>2217/2024-</w:t>
    </w:r>
    <w:r w:rsidR="00C8365E">
      <w:rPr>
        <w:rFonts w:ascii="Arial" w:hAnsi="Arial" w:cs="Arial"/>
      </w:rPr>
      <w:t>31</w:t>
    </w:r>
  </w:p>
  <w:p w:rsidR="008F1D5A" w:rsidP="008F1D5A" w:rsidRDefault="004C68A8">
    <w:pPr>
      <w:pStyle w:val="Zaglavlje"/>
      <w:tabs>
        <w:tab w:val="clear" w:pos="4536"/>
        <w:tab w:val="clear" w:pos="9072"/>
        <w:tab w:val="left" w:pos="7505"/>
      </w:tabs>
    </w:pPr>
    <w:r>
      <w:tab/>
    </w:r>
  </w:p>
  <w:p w:rsidR="00265681" w:rsidP="00004F9E" w:rsidRDefault="001E7F6B">
    <w:pPr>
      <w:pStyle w:val="Zaglavlje"/>
      <w:tabs>
        <w:tab w:val="clear" w:pos="4536"/>
        <w:tab w:val="clear" w:pos="9072"/>
        <w:tab w:val="left" w:pos="7140"/>
      </w:tabs>
    </w:pPr>
    <w:r>
      <w:tab/>
      <w:t xml:space="preserve">       </w:t>
    </w: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335F0"/>
    <w:multiLevelType w:val="hybridMultilevel"/>
    <w:tmpl w:val="D650639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C3578CB"/>
    <w:multiLevelType w:val="hybridMultilevel"/>
    <w:tmpl w:val="DC86AB48"/>
    <w:lvl w:ilvl="0" w:tplc="7CEC0F00">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F142CBE"/>
    <w:multiLevelType w:val="hybridMultilevel"/>
    <w:tmpl w:val="CEB0A9F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0FA97AAE"/>
    <w:multiLevelType w:val="hybridMultilevel"/>
    <w:tmpl w:val="09BA6DAC"/>
    <w:lvl w:ilvl="0" w:tplc="318C3FE0">
      <w:start w:val="1"/>
      <w:numFmt w:val="decimalZero"/>
      <w:lvlText w:val="%1."/>
      <w:lvlJc w:val="left"/>
      <w:pPr>
        <w:ind w:left="3900" w:hanging="360"/>
      </w:pPr>
      <w:rPr>
        <w:rFonts w:hint="default"/>
      </w:rPr>
    </w:lvl>
    <w:lvl w:ilvl="1" w:tplc="041A0019" w:tentative="true">
      <w:start w:val="1"/>
      <w:numFmt w:val="lowerLetter"/>
      <w:lvlText w:val="%2."/>
      <w:lvlJc w:val="left"/>
      <w:pPr>
        <w:ind w:left="4620" w:hanging="360"/>
      </w:pPr>
    </w:lvl>
    <w:lvl w:ilvl="2" w:tplc="041A001B" w:tentative="true">
      <w:start w:val="1"/>
      <w:numFmt w:val="lowerRoman"/>
      <w:lvlText w:val="%3."/>
      <w:lvlJc w:val="right"/>
      <w:pPr>
        <w:ind w:left="5340" w:hanging="180"/>
      </w:pPr>
    </w:lvl>
    <w:lvl w:ilvl="3" w:tplc="041A000F" w:tentative="true">
      <w:start w:val="1"/>
      <w:numFmt w:val="decimal"/>
      <w:lvlText w:val="%4."/>
      <w:lvlJc w:val="left"/>
      <w:pPr>
        <w:ind w:left="6060" w:hanging="360"/>
      </w:pPr>
    </w:lvl>
    <w:lvl w:ilvl="4" w:tplc="041A0019" w:tentative="true">
      <w:start w:val="1"/>
      <w:numFmt w:val="lowerLetter"/>
      <w:lvlText w:val="%5."/>
      <w:lvlJc w:val="left"/>
      <w:pPr>
        <w:ind w:left="6780" w:hanging="360"/>
      </w:pPr>
    </w:lvl>
    <w:lvl w:ilvl="5" w:tplc="041A001B" w:tentative="true">
      <w:start w:val="1"/>
      <w:numFmt w:val="lowerRoman"/>
      <w:lvlText w:val="%6."/>
      <w:lvlJc w:val="right"/>
      <w:pPr>
        <w:ind w:left="7500" w:hanging="180"/>
      </w:pPr>
    </w:lvl>
    <w:lvl w:ilvl="6" w:tplc="041A000F" w:tentative="true">
      <w:start w:val="1"/>
      <w:numFmt w:val="decimal"/>
      <w:lvlText w:val="%7."/>
      <w:lvlJc w:val="left"/>
      <w:pPr>
        <w:ind w:left="8220" w:hanging="360"/>
      </w:pPr>
    </w:lvl>
    <w:lvl w:ilvl="7" w:tplc="041A0019" w:tentative="true">
      <w:start w:val="1"/>
      <w:numFmt w:val="lowerLetter"/>
      <w:lvlText w:val="%8."/>
      <w:lvlJc w:val="left"/>
      <w:pPr>
        <w:ind w:left="8940" w:hanging="360"/>
      </w:pPr>
    </w:lvl>
    <w:lvl w:ilvl="8" w:tplc="041A001B" w:tentative="true">
      <w:start w:val="1"/>
      <w:numFmt w:val="lowerRoman"/>
      <w:lvlText w:val="%9."/>
      <w:lvlJc w:val="right"/>
      <w:pPr>
        <w:ind w:left="9660" w:hanging="180"/>
      </w:pPr>
    </w:lvl>
  </w:abstractNum>
  <w:abstractNum w:abstractNumId="4">
    <w:nsid w:val="15CA2536"/>
    <w:multiLevelType w:val="hybridMultilevel"/>
    <w:tmpl w:val="F0DE27D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62E127C"/>
    <w:multiLevelType w:val="hybridMultilevel"/>
    <w:tmpl w:val="34C6F08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92F4497"/>
    <w:multiLevelType w:val="hybridMultilevel"/>
    <w:tmpl w:val="F5C0613E"/>
    <w:lvl w:ilvl="0" w:tplc="1D52122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19B03B23"/>
    <w:multiLevelType w:val="hybridMultilevel"/>
    <w:tmpl w:val="5E2C3C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B3E47C7"/>
    <w:multiLevelType w:val="hybridMultilevel"/>
    <w:tmpl w:val="5A7CBFF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1C7567F6"/>
    <w:multiLevelType w:val="hybridMultilevel"/>
    <w:tmpl w:val="EB629736"/>
    <w:lvl w:ilvl="0" w:tplc="9F142C6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1DB42C2D"/>
    <w:multiLevelType w:val="hybridMultilevel"/>
    <w:tmpl w:val="804C4D8A"/>
    <w:lvl w:ilvl="0" w:tplc="2DBCDE8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DB6762B"/>
    <w:multiLevelType w:val="hybridMultilevel"/>
    <w:tmpl w:val="70EED98A"/>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12">
    <w:nsid w:val="2AD72D28"/>
    <w:multiLevelType w:val="hybridMultilevel"/>
    <w:tmpl w:val="380EE08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2DA70D17"/>
    <w:multiLevelType w:val="hybridMultilevel"/>
    <w:tmpl w:val="169E21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E12261C"/>
    <w:multiLevelType w:val="hybridMultilevel"/>
    <w:tmpl w:val="4E7450D0"/>
    <w:lvl w:ilvl="0" w:tplc="23F4D0C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5">
    <w:nsid w:val="2EB76D0D"/>
    <w:multiLevelType w:val="hybridMultilevel"/>
    <w:tmpl w:val="1A0E06D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2F685A01"/>
    <w:multiLevelType w:val="hybridMultilevel"/>
    <w:tmpl w:val="626C1EF2"/>
    <w:lvl w:ilvl="0" w:tplc="54302C8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0101491"/>
    <w:multiLevelType w:val="hybridMultilevel"/>
    <w:tmpl w:val="C3449158"/>
    <w:lvl w:ilvl="0" w:tplc="0CE866D0">
      <w:start w:val="1"/>
      <w:numFmt w:val="decimalZero"/>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42F3C1B"/>
    <w:multiLevelType w:val="hybridMultilevel"/>
    <w:tmpl w:val="A5F423A2"/>
    <w:lvl w:ilvl="0" w:tplc="D1D08DC0">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9">
    <w:nsid w:val="3F9C001C"/>
    <w:multiLevelType w:val="hybridMultilevel"/>
    <w:tmpl w:val="4B16E170"/>
    <w:lvl w:ilvl="0" w:tplc="0694D1CE">
      <w:start w:val="2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2185C66"/>
    <w:multiLevelType w:val="hybridMultilevel"/>
    <w:tmpl w:val="87C076D8"/>
    <w:lvl w:ilvl="0" w:tplc="B256355C">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1">
    <w:nsid w:val="44DA10E2"/>
    <w:multiLevelType w:val="hybridMultilevel"/>
    <w:tmpl w:val="E52A33F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4E0B4635"/>
    <w:multiLevelType w:val="hybridMultilevel"/>
    <w:tmpl w:val="DD9C27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E7E6AD3"/>
    <w:multiLevelType w:val="hybridMultilevel"/>
    <w:tmpl w:val="52004C2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4EBA6CA4"/>
    <w:multiLevelType w:val="hybridMultilevel"/>
    <w:tmpl w:val="E2C2D2E4"/>
    <w:lvl w:ilvl="0" w:tplc="80E8E89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5804DCA"/>
    <w:multiLevelType w:val="hybridMultilevel"/>
    <w:tmpl w:val="BBCE3CEE"/>
    <w:lvl w:ilvl="0" w:tplc="07C0CFF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57337A1A"/>
    <w:multiLevelType w:val="hybridMultilevel"/>
    <w:tmpl w:val="099C07F0"/>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27">
    <w:nsid w:val="5B5D52F4"/>
    <w:multiLevelType w:val="hybridMultilevel"/>
    <w:tmpl w:val="2B001D2E"/>
    <w:lvl w:ilvl="0" w:tplc="6FAEE9C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62F104AD"/>
    <w:multiLevelType w:val="hybridMultilevel"/>
    <w:tmpl w:val="924ABB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67556554"/>
    <w:multiLevelType w:val="hybridMultilevel"/>
    <w:tmpl w:val="7130DC9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693E4BD8"/>
    <w:multiLevelType w:val="hybridMultilevel"/>
    <w:tmpl w:val="6A42F4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731D7412"/>
    <w:multiLevelType w:val="hybridMultilevel"/>
    <w:tmpl w:val="12000C32"/>
    <w:lvl w:ilvl="0" w:tplc="33443336">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2">
    <w:nsid w:val="75936679"/>
    <w:multiLevelType w:val="hybridMultilevel"/>
    <w:tmpl w:val="D7EABA5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796C7249"/>
    <w:multiLevelType w:val="hybridMultilevel"/>
    <w:tmpl w:val="2190089A"/>
    <w:lvl w:ilvl="0" w:tplc="AC5A8CDA">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6"/>
  </w:num>
  <w:num w:numId="2">
    <w:abstractNumId w:val="29"/>
  </w:num>
  <w:num w:numId="3">
    <w:abstractNumId w:val="15"/>
  </w:num>
  <w:num w:numId="4">
    <w:abstractNumId w:val="30"/>
  </w:num>
  <w:num w:numId="5">
    <w:abstractNumId w:val="5"/>
  </w:num>
  <w:num w:numId="6">
    <w:abstractNumId w:val="12"/>
  </w:num>
  <w:num w:numId="7">
    <w:abstractNumId w:val="0"/>
  </w:num>
  <w:num w:numId="8">
    <w:abstractNumId w:val="22"/>
  </w:num>
  <w:num w:numId="9">
    <w:abstractNumId w:val="32"/>
  </w:num>
  <w:num w:numId="10">
    <w:abstractNumId w:val="2"/>
  </w:num>
  <w:num w:numId="11">
    <w:abstractNumId w:val="28"/>
  </w:num>
  <w:num w:numId="12">
    <w:abstractNumId w:val="23"/>
  </w:num>
  <w:num w:numId="13">
    <w:abstractNumId w:val="4"/>
  </w:num>
  <w:num w:numId="14">
    <w:abstractNumId w:val="11"/>
  </w:num>
  <w:num w:numId="15">
    <w:abstractNumId w:val="26"/>
  </w:num>
  <w:num w:numId="16">
    <w:abstractNumId w:val="21"/>
  </w:num>
  <w:num w:numId="17">
    <w:abstractNumId w:val="17"/>
  </w:num>
  <w:num w:numId="18">
    <w:abstractNumId w:val="16"/>
  </w:num>
  <w:num w:numId="19">
    <w:abstractNumId w:val="24"/>
  </w:num>
  <w:num w:numId="20">
    <w:abstractNumId w:val="27"/>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0"/>
  </w:num>
  <w:num w:numId="24">
    <w:abstractNumId w:val="14"/>
  </w:num>
  <w:num w:numId="25">
    <w:abstractNumId w:val="9"/>
  </w:num>
  <w:num w:numId="26">
    <w:abstractNumId w:val="3"/>
  </w:num>
  <w:num w:numId="27">
    <w:abstractNumId w:val="1"/>
  </w:num>
  <w:num w:numId="28">
    <w:abstractNumId w:val="7"/>
  </w:num>
  <w:num w:numId="29">
    <w:abstractNumId w:val="33"/>
  </w:num>
  <w:num w:numId="30">
    <w:abstractNumId w:val="19"/>
  </w:num>
  <w:num w:numId="31">
    <w:abstractNumId w:val="25"/>
  </w:num>
  <w:num w:numId="32">
    <w:abstractNumId w:val="13"/>
  </w:num>
  <w:num w:numId="33">
    <w:abstractNumId w:val="10"/>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06"/>
    <w:rsid w:val="00000488"/>
    <w:rsid w:val="00000FB5"/>
    <w:rsid w:val="00000FF0"/>
    <w:rsid w:val="00001134"/>
    <w:rsid w:val="000015EC"/>
    <w:rsid w:val="0000172E"/>
    <w:rsid w:val="00002D03"/>
    <w:rsid w:val="000035BC"/>
    <w:rsid w:val="00004F9E"/>
    <w:rsid w:val="000055FA"/>
    <w:rsid w:val="0000591B"/>
    <w:rsid w:val="000073B3"/>
    <w:rsid w:val="00007580"/>
    <w:rsid w:val="000075E7"/>
    <w:rsid w:val="0001029D"/>
    <w:rsid w:val="00010E24"/>
    <w:rsid w:val="0001117F"/>
    <w:rsid w:val="00011DFB"/>
    <w:rsid w:val="00012747"/>
    <w:rsid w:val="00012CD4"/>
    <w:rsid w:val="00013B91"/>
    <w:rsid w:val="00013D41"/>
    <w:rsid w:val="000148FA"/>
    <w:rsid w:val="0001548F"/>
    <w:rsid w:val="00015679"/>
    <w:rsid w:val="00016828"/>
    <w:rsid w:val="00016E0F"/>
    <w:rsid w:val="0001743B"/>
    <w:rsid w:val="000174A6"/>
    <w:rsid w:val="00017624"/>
    <w:rsid w:val="00017F01"/>
    <w:rsid w:val="00017F57"/>
    <w:rsid w:val="000202DF"/>
    <w:rsid w:val="0002294D"/>
    <w:rsid w:val="00022FD7"/>
    <w:rsid w:val="00023233"/>
    <w:rsid w:val="000235B3"/>
    <w:rsid w:val="000239FD"/>
    <w:rsid w:val="00023EC6"/>
    <w:rsid w:val="000247B8"/>
    <w:rsid w:val="00024AA4"/>
    <w:rsid w:val="0002500E"/>
    <w:rsid w:val="000251FF"/>
    <w:rsid w:val="00025549"/>
    <w:rsid w:val="00025D96"/>
    <w:rsid w:val="00025EEA"/>
    <w:rsid w:val="00026113"/>
    <w:rsid w:val="000261B9"/>
    <w:rsid w:val="00026876"/>
    <w:rsid w:val="00026AE0"/>
    <w:rsid w:val="00027149"/>
    <w:rsid w:val="0003049C"/>
    <w:rsid w:val="00030DD2"/>
    <w:rsid w:val="00031142"/>
    <w:rsid w:val="00031F05"/>
    <w:rsid w:val="00032D2F"/>
    <w:rsid w:val="00033879"/>
    <w:rsid w:val="00033ADD"/>
    <w:rsid w:val="0003468D"/>
    <w:rsid w:val="000349A2"/>
    <w:rsid w:val="000349BE"/>
    <w:rsid w:val="000358B0"/>
    <w:rsid w:val="00036043"/>
    <w:rsid w:val="00036B9D"/>
    <w:rsid w:val="00036C86"/>
    <w:rsid w:val="00036DE6"/>
    <w:rsid w:val="00037363"/>
    <w:rsid w:val="00037BAC"/>
    <w:rsid w:val="00040351"/>
    <w:rsid w:val="00040A5C"/>
    <w:rsid w:val="00040C72"/>
    <w:rsid w:val="0004167D"/>
    <w:rsid w:val="00041D8F"/>
    <w:rsid w:val="00041F24"/>
    <w:rsid w:val="0004248E"/>
    <w:rsid w:val="000425DC"/>
    <w:rsid w:val="00042BB1"/>
    <w:rsid w:val="00042D38"/>
    <w:rsid w:val="00043F9C"/>
    <w:rsid w:val="00043FBD"/>
    <w:rsid w:val="000449EF"/>
    <w:rsid w:val="000462CF"/>
    <w:rsid w:val="00046359"/>
    <w:rsid w:val="000468D0"/>
    <w:rsid w:val="00046924"/>
    <w:rsid w:val="00046D6E"/>
    <w:rsid w:val="00046F47"/>
    <w:rsid w:val="000471C6"/>
    <w:rsid w:val="000474C1"/>
    <w:rsid w:val="00050987"/>
    <w:rsid w:val="00051C58"/>
    <w:rsid w:val="000521DB"/>
    <w:rsid w:val="00052D92"/>
    <w:rsid w:val="00052FA2"/>
    <w:rsid w:val="00054ACD"/>
    <w:rsid w:val="00054ACE"/>
    <w:rsid w:val="00054BAF"/>
    <w:rsid w:val="00054C82"/>
    <w:rsid w:val="000550AE"/>
    <w:rsid w:val="00055257"/>
    <w:rsid w:val="00055C52"/>
    <w:rsid w:val="000564AD"/>
    <w:rsid w:val="000568D6"/>
    <w:rsid w:val="000569D5"/>
    <w:rsid w:val="00056E8D"/>
    <w:rsid w:val="00056EC1"/>
    <w:rsid w:val="000617EE"/>
    <w:rsid w:val="0006181E"/>
    <w:rsid w:val="00061F9F"/>
    <w:rsid w:val="000621BE"/>
    <w:rsid w:val="000622C3"/>
    <w:rsid w:val="000631ED"/>
    <w:rsid w:val="000639CB"/>
    <w:rsid w:val="000645CE"/>
    <w:rsid w:val="00064A8E"/>
    <w:rsid w:val="00064EE6"/>
    <w:rsid w:val="00064F73"/>
    <w:rsid w:val="00065098"/>
    <w:rsid w:val="000654D8"/>
    <w:rsid w:val="000657AB"/>
    <w:rsid w:val="00066073"/>
    <w:rsid w:val="00066086"/>
    <w:rsid w:val="000660EC"/>
    <w:rsid w:val="0006663F"/>
    <w:rsid w:val="00066AEB"/>
    <w:rsid w:val="00066D9F"/>
    <w:rsid w:val="0006752A"/>
    <w:rsid w:val="00070D47"/>
    <w:rsid w:val="000713F0"/>
    <w:rsid w:val="0007323C"/>
    <w:rsid w:val="00073975"/>
    <w:rsid w:val="00075429"/>
    <w:rsid w:val="00075AA0"/>
    <w:rsid w:val="00075BC1"/>
    <w:rsid w:val="00076473"/>
    <w:rsid w:val="000764E5"/>
    <w:rsid w:val="00076785"/>
    <w:rsid w:val="00076C6E"/>
    <w:rsid w:val="00077323"/>
    <w:rsid w:val="00080D26"/>
    <w:rsid w:val="000816DC"/>
    <w:rsid w:val="000824A7"/>
    <w:rsid w:val="00082553"/>
    <w:rsid w:val="00082CA4"/>
    <w:rsid w:val="00083059"/>
    <w:rsid w:val="0008351F"/>
    <w:rsid w:val="00085092"/>
    <w:rsid w:val="00085BCC"/>
    <w:rsid w:val="00085C95"/>
    <w:rsid w:val="0008628E"/>
    <w:rsid w:val="00087484"/>
    <w:rsid w:val="00090319"/>
    <w:rsid w:val="000914A9"/>
    <w:rsid w:val="0009168A"/>
    <w:rsid w:val="00092854"/>
    <w:rsid w:val="00092BA0"/>
    <w:rsid w:val="00093AD3"/>
    <w:rsid w:val="0009491A"/>
    <w:rsid w:val="000953F2"/>
    <w:rsid w:val="00095F17"/>
    <w:rsid w:val="000961BE"/>
    <w:rsid w:val="00096C70"/>
    <w:rsid w:val="00097500"/>
    <w:rsid w:val="0009782F"/>
    <w:rsid w:val="000979B2"/>
    <w:rsid w:val="000A001D"/>
    <w:rsid w:val="000A0131"/>
    <w:rsid w:val="000A0C0E"/>
    <w:rsid w:val="000A1700"/>
    <w:rsid w:val="000A1719"/>
    <w:rsid w:val="000A2176"/>
    <w:rsid w:val="000A23AA"/>
    <w:rsid w:val="000A2421"/>
    <w:rsid w:val="000A2808"/>
    <w:rsid w:val="000A2AAF"/>
    <w:rsid w:val="000A3A5F"/>
    <w:rsid w:val="000A40DC"/>
    <w:rsid w:val="000A4D17"/>
    <w:rsid w:val="000A50C0"/>
    <w:rsid w:val="000A5384"/>
    <w:rsid w:val="000A63F2"/>
    <w:rsid w:val="000A6F28"/>
    <w:rsid w:val="000A7045"/>
    <w:rsid w:val="000A717B"/>
    <w:rsid w:val="000B018F"/>
    <w:rsid w:val="000B0240"/>
    <w:rsid w:val="000B0789"/>
    <w:rsid w:val="000B0889"/>
    <w:rsid w:val="000B0C4D"/>
    <w:rsid w:val="000B1405"/>
    <w:rsid w:val="000B2479"/>
    <w:rsid w:val="000B2ACB"/>
    <w:rsid w:val="000B4A9E"/>
    <w:rsid w:val="000B518F"/>
    <w:rsid w:val="000B596C"/>
    <w:rsid w:val="000B5DAF"/>
    <w:rsid w:val="000B658C"/>
    <w:rsid w:val="000B7353"/>
    <w:rsid w:val="000B7378"/>
    <w:rsid w:val="000B738F"/>
    <w:rsid w:val="000B7ADF"/>
    <w:rsid w:val="000B7B9C"/>
    <w:rsid w:val="000C005E"/>
    <w:rsid w:val="000C0789"/>
    <w:rsid w:val="000C0AF5"/>
    <w:rsid w:val="000C0BF2"/>
    <w:rsid w:val="000C2475"/>
    <w:rsid w:val="000C2536"/>
    <w:rsid w:val="000C2847"/>
    <w:rsid w:val="000C3261"/>
    <w:rsid w:val="000C32A2"/>
    <w:rsid w:val="000C3885"/>
    <w:rsid w:val="000C3B03"/>
    <w:rsid w:val="000C3D41"/>
    <w:rsid w:val="000C4077"/>
    <w:rsid w:val="000C501C"/>
    <w:rsid w:val="000C5593"/>
    <w:rsid w:val="000C59FE"/>
    <w:rsid w:val="000C5D28"/>
    <w:rsid w:val="000C644B"/>
    <w:rsid w:val="000C6C4A"/>
    <w:rsid w:val="000C78AA"/>
    <w:rsid w:val="000D05FE"/>
    <w:rsid w:val="000D0E9A"/>
    <w:rsid w:val="000D0F06"/>
    <w:rsid w:val="000D1561"/>
    <w:rsid w:val="000D161F"/>
    <w:rsid w:val="000D2056"/>
    <w:rsid w:val="000D25D6"/>
    <w:rsid w:val="000D2784"/>
    <w:rsid w:val="000D3C46"/>
    <w:rsid w:val="000D3E36"/>
    <w:rsid w:val="000D4E7E"/>
    <w:rsid w:val="000D526C"/>
    <w:rsid w:val="000D5CF2"/>
    <w:rsid w:val="000D5E58"/>
    <w:rsid w:val="000D60BB"/>
    <w:rsid w:val="000D640D"/>
    <w:rsid w:val="000D6C40"/>
    <w:rsid w:val="000D6C41"/>
    <w:rsid w:val="000D6C6C"/>
    <w:rsid w:val="000D7246"/>
    <w:rsid w:val="000E0706"/>
    <w:rsid w:val="000E13D2"/>
    <w:rsid w:val="000E1EFD"/>
    <w:rsid w:val="000E216C"/>
    <w:rsid w:val="000E236F"/>
    <w:rsid w:val="000E27B6"/>
    <w:rsid w:val="000E2DCD"/>
    <w:rsid w:val="000E3264"/>
    <w:rsid w:val="000E4A11"/>
    <w:rsid w:val="000E4F15"/>
    <w:rsid w:val="000E6B19"/>
    <w:rsid w:val="000F054F"/>
    <w:rsid w:val="000F0828"/>
    <w:rsid w:val="000F1AD4"/>
    <w:rsid w:val="000F20FE"/>
    <w:rsid w:val="000F231D"/>
    <w:rsid w:val="000F2933"/>
    <w:rsid w:val="000F30AE"/>
    <w:rsid w:val="000F36E5"/>
    <w:rsid w:val="000F3871"/>
    <w:rsid w:val="000F4859"/>
    <w:rsid w:val="000F4F32"/>
    <w:rsid w:val="000F5838"/>
    <w:rsid w:val="000F59A6"/>
    <w:rsid w:val="000F6042"/>
    <w:rsid w:val="000F7173"/>
    <w:rsid w:val="000F71C4"/>
    <w:rsid w:val="000F7422"/>
    <w:rsid w:val="000F756A"/>
    <w:rsid w:val="000F7C67"/>
    <w:rsid w:val="00100245"/>
    <w:rsid w:val="00100D26"/>
    <w:rsid w:val="00101553"/>
    <w:rsid w:val="00101EF4"/>
    <w:rsid w:val="00103B0E"/>
    <w:rsid w:val="00104560"/>
    <w:rsid w:val="0010643A"/>
    <w:rsid w:val="00106C4D"/>
    <w:rsid w:val="001079CE"/>
    <w:rsid w:val="00107A36"/>
    <w:rsid w:val="00111008"/>
    <w:rsid w:val="0011116A"/>
    <w:rsid w:val="00111172"/>
    <w:rsid w:val="00111D1F"/>
    <w:rsid w:val="00112ED8"/>
    <w:rsid w:val="001134D6"/>
    <w:rsid w:val="001137B3"/>
    <w:rsid w:val="00113E20"/>
    <w:rsid w:val="00114587"/>
    <w:rsid w:val="001148C2"/>
    <w:rsid w:val="00114C6F"/>
    <w:rsid w:val="00114E18"/>
    <w:rsid w:val="001151F9"/>
    <w:rsid w:val="001153DE"/>
    <w:rsid w:val="00116806"/>
    <w:rsid w:val="00116DAF"/>
    <w:rsid w:val="00117A22"/>
    <w:rsid w:val="001205FE"/>
    <w:rsid w:val="00121A1F"/>
    <w:rsid w:val="00121F6A"/>
    <w:rsid w:val="0012253A"/>
    <w:rsid w:val="00124E9D"/>
    <w:rsid w:val="00127658"/>
    <w:rsid w:val="00127AEB"/>
    <w:rsid w:val="00127B97"/>
    <w:rsid w:val="0013065A"/>
    <w:rsid w:val="00130D05"/>
    <w:rsid w:val="00132814"/>
    <w:rsid w:val="001331D0"/>
    <w:rsid w:val="001334F3"/>
    <w:rsid w:val="00133A4B"/>
    <w:rsid w:val="00133DE4"/>
    <w:rsid w:val="0013411F"/>
    <w:rsid w:val="0013505E"/>
    <w:rsid w:val="00135723"/>
    <w:rsid w:val="00135A36"/>
    <w:rsid w:val="001365AB"/>
    <w:rsid w:val="0013702A"/>
    <w:rsid w:val="0013777F"/>
    <w:rsid w:val="0013793E"/>
    <w:rsid w:val="001403C8"/>
    <w:rsid w:val="00140EBF"/>
    <w:rsid w:val="00141652"/>
    <w:rsid w:val="0014185B"/>
    <w:rsid w:val="00142DE8"/>
    <w:rsid w:val="0014399A"/>
    <w:rsid w:val="00143ABC"/>
    <w:rsid w:val="0014426C"/>
    <w:rsid w:val="001443B2"/>
    <w:rsid w:val="00146049"/>
    <w:rsid w:val="001467E9"/>
    <w:rsid w:val="001476CD"/>
    <w:rsid w:val="00150330"/>
    <w:rsid w:val="00150BC7"/>
    <w:rsid w:val="00150D83"/>
    <w:rsid w:val="001512AD"/>
    <w:rsid w:val="00151828"/>
    <w:rsid w:val="00151C7F"/>
    <w:rsid w:val="00151EC6"/>
    <w:rsid w:val="001520E6"/>
    <w:rsid w:val="00152365"/>
    <w:rsid w:val="00152F3B"/>
    <w:rsid w:val="0015373A"/>
    <w:rsid w:val="00153AC8"/>
    <w:rsid w:val="001541E5"/>
    <w:rsid w:val="00154437"/>
    <w:rsid w:val="00154778"/>
    <w:rsid w:val="0015519D"/>
    <w:rsid w:val="00155375"/>
    <w:rsid w:val="00155F16"/>
    <w:rsid w:val="00156E37"/>
    <w:rsid w:val="00157335"/>
    <w:rsid w:val="00157601"/>
    <w:rsid w:val="00157900"/>
    <w:rsid w:val="00160EC3"/>
    <w:rsid w:val="001610CB"/>
    <w:rsid w:val="00161B32"/>
    <w:rsid w:val="00161C26"/>
    <w:rsid w:val="001635FA"/>
    <w:rsid w:val="0016399D"/>
    <w:rsid w:val="00164792"/>
    <w:rsid w:val="00164DE1"/>
    <w:rsid w:val="00164EEB"/>
    <w:rsid w:val="001660E7"/>
    <w:rsid w:val="0016636A"/>
    <w:rsid w:val="001668B2"/>
    <w:rsid w:val="001674DB"/>
    <w:rsid w:val="00170571"/>
    <w:rsid w:val="001712C6"/>
    <w:rsid w:val="00171353"/>
    <w:rsid w:val="001718D4"/>
    <w:rsid w:val="00171F64"/>
    <w:rsid w:val="00171FD2"/>
    <w:rsid w:val="001720E4"/>
    <w:rsid w:val="00173B9A"/>
    <w:rsid w:val="00174A56"/>
    <w:rsid w:val="00175AC9"/>
    <w:rsid w:val="00175DFB"/>
    <w:rsid w:val="00176AA3"/>
    <w:rsid w:val="00176ABD"/>
    <w:rsid w:val="00177899"/>
    <w:rsid w:val="00181180"/>
    <w:rsid w:val="00181294"/>
    <w:rsid w:val="00181D33"/>
    <w:rsid w:val="00181E6E"/>
    <w:rsid w:val="00182199"/>
    <w:rsid w:val="00183020"/>
    <w:rsid w:val="001836FA"/>
    <w:rsid w:val="00184713"/>
    <w:rsid w:val="00185181"/>
    <w:rsid w:val="00185682"/>
    <w:rsid w:val="00185EC3"/>
    <w:rsid w:val="00185EEE"/>
    <w:rsid w:val="00185F1C"/>
    <w:rsid w:val="00187206"/>
    <w:rsid w:val="00187912"/>
    <w:rsid w:val="00190D55"/>
    <w:rsid w:val="00192388"/>
    <w:rsid w:val="00192951"/>
    <w:rsid w:val="00192B83"/>
    <w:rsid w:val="00193153"/>
    <w:rsid w:val="00193618"/>
    <w:rsid w:val="00193738"/>
    <w:rsid w:val="00194044"/>
    <w:rsid w:val="001941DA"/>
    <w:rsid w:val="00194E83"/>
    <w:rsid w:val="00195D72"/>
    <w:rsid w:val="00195D7D"/>
    <w:rsid w:val="00195E69"/>
    <w:rsid w:val="00196706"/>
    <w:rsid w:val="00196D15"/>
    <w:rsid w:val="001A11B5"/>
    <w:rsid w:val="001A11CC"/>
    <w:rsid w:val="001A147D"/>
    <w:rsid w:val="001A15DD"/>
    <w:rsid w:val="001A168B"/>
    <w:rsid w:val="001A179A"/>
    <w:rsid w:val="001A2AF6"/>
    <w:rsid w:val="001A39C3"/>
    <w:rsid w:val="001A41DA"/>
    <w:rsid w:val="001A41F7"/>
    <w:rsid w:val="001A429A"/>
    <w:rsid w:val="001A6375"/>
    <w:rsid w:val="001A668D"/>
    <w:rsid w:val="001A69B3"/>
    <w:rsid w:val="001A6AF9"/>
    <w:rsid w:val="001A6C89"/>
    <w:rsid w:val="001A75A8"/>
    <w:rsid w:val="001A788F"/>
    <w:rsid w:val="001A78F8"/>
    <w:rsid w:val="001B103C"/>
    <w:rsid w:val="001B2072"/>
    <w:rsid w:val="001B2122"/>
    <w:rsid w:val="001B258B"/>
    <w:rsid w:val="001B28FB"/>
    <w:rsid w:val="001B4A3A"/>
    <w:rsid w:val="001B535C"/>
    <w:rsid w:val="001B689B"/>
    <w:rsid w:val="001B694E"/>
    <w:rsid w:val="001B6D94"/>
    <w:rsid w:val="001B7A2B"/>
    <w:rsid w:val="001B7CAA"/>
    <w:rsid w:val="001C07BE"/>
    <w:rsid w:val="001C11F8"/>
    <w:rsid w:val="001C17FF"/>
    <w:rsid w:val="001C1D11"/>
    <w:rsid w:val="001C21E8"/>
    <w:rsid w:val="001C2FA8"/>
    <w:rsid w:val="001C3277"/>
    <w:rsid w:val="001C3395"/>
    <w:rsid w:val="001C37F5"/>
    <w:rsid w:val="001C3C39"/>
    <w:rsid w:val="001C411C"/>
    <w:rsid w:val="001C464B"/>
    <w:rsid w:val="001C7346"/>
    <w:rsid w:val="001C7B2D"/>
    <w:rsid w:val="001C7EA6"/>
    <w:rsid w:val="001D02FF"/>
    <w:rsid w:val="001D0ED6"/>
    <w:rsid w:val="001D2257"/>
    <w:rsid w:val="001D25AD"/>
    <w:rsid w:val="001D3573"/>
    <w:rsid w:val="001D3BDF"/>
    <w:rsid w:val="001D42AE"/>
    <w:rsid w:val="001D45C6"/>
    <w:rsid w:val="001D518B"/>
    <w:rsid w:val="001D5193"/>
    <w:rsid w:val="001D5CBC"/>
    <w:rsid w:val="001D6448"/>
    <w:rsid w:val="001D6A04"/>
    <w:rsid w:val="001D72BE"/>
    <w:rsid w:val="001D730E"/>
    <w:rsid w:val="001D73EF"/>
    <w:rsid w:val="001D740A"/>
    <w:rsid w:val="001D7E14"/>
    <w:rsid w:val="001D7F7C"/>
    <w:rsid w:val="001E05C1"/>
    <w:rsid w:val="001E0A43"/>
    <w:rsid w:val="001E1285"/>
    <w:rsid w:val="001E133A"/>
    <w:rsid w:val="001E13EF"/>
    <w:rsid w:val="001E189D"/>
    <w:rsid w:val="001E21E8"/>
    <w:rsid w:val="001E392A"/>
    <w:rsid w:val="001E3BA6"/>
    <w:rsid w:val="001E4643"/>
    <w:rsid w:val="001E46D6"/>
    <w:rsid w:val="001E5288"/>
    <w:rsid w:val="001E57D1"/>
    <w:rsid w:val="001E5D3F"/>
    <w:rsid w:val="001E6823"/>
    <w:rsid w:val="001E6EB8"/>
    <w:rsid w:val="001E6F2D"/>
    <w:rsid w:val="001E707B"/>
    <w:rsid w:val="001E78C6"/>
    <w:rsid w:val="001E7F6B"/>
    <w:rsid w:val="001F0128"/>
    <w:rsid w:val="001F0577"/>
    <w:rsid w:val="001F0D7A"/>
    <w:rsid w:val="001F0F05"/>
    <w:rsid w:val="001F1FD4"/>
    <w:rsid w:val="001F37BF"/>
    <w:rsid w:val="001F477C"/>
    <w:rsid w:val="001F5269"/>
    <w:rsid w:val="001F6814"/>
    <w:rsid w:val="001F68EF"/>
    <w:rsid w:val="001F6BB7"/>
    <w:rsid w:val="001F72D8"/>
    <w:rsid w:val="001F72F3"/>
    <w:rsid w:val="001F7F2D"/>
    <w:rsid w:val="001F7FDE"/>
    <w:rsid w:val="00200DD8"/>
    <w:rsid w:val="00201C17"/>
    <w:rsid w:val="00201D4B"/>
    <w:rsid w:val="00202056"/>
    <w:rsid w:val="002029C9"/>
    <w:rsid w:val="00202F1C"/>
    <w:rsid w:val="00203D67"/>
    <w:rsid w:val="00203DD3"/>
    <w:rsid w:val="002048BE"/>
    <w:rsid w:val="002052F4"/>
    <w:rsid w:val="00205502"/>
    <w:rsid w:val="002059CA"/>
    <w:rsid w:val="00205C17"/>
    <w:rsid w:val="00206414"/>
    <w:rsid w:val="0020757B"/>
    <w:rsid w:val="002078D5"/>
    <w:rsid w:val="00210559"/>
    <w:rsid w:val="0021061A"/>
    <w:rsid w:val="002109DA"/>
    <w:rsid w:val="0021109D"/>
    <w:rsid w:val="002127A2"/>
    <w:rsid w:val="00212FF3"/>
    <w:rsid w:val="00214287"/>
    <w:rsid w:val="0021483D"/>
    <w:rsid w:val="00214C4E"/>
    <w:rsid w:val="00216213"/>
    <w:rsid w:val="002169C5"/>
    <w:rsid w:val="00216DC8"/>
    <w:rsid w:val="0021708E"/>
    <w:rsid w:val="00217360"/>
    <w:rsid w:val="00217A60"/>
    <w:rsid w:val="00217FA1"/>
    <w:rsid w:val="002229D2"/>
    <w:rsid w:val="002229E8"/>
    <w:rsid w:val="00222DF1"/>
    <w:rsid w:val="0022382E"/>
    <w:rsid w:val="00224B6F"/>
    <w:rsid w:val="00224BCD"/>
    <w:rsid w:val="0022522D"/>
    <w:rsid w:val="002252B1"/>
    <w:rsid w:val="002271C9"/>
    <w:rsid w:val="00230AF9"/>
    <w:rsid w:val="00230D7A"/>
    <w:rsid w:val="00231780"/>
    <w:rsid w:val="002317CF"/>
    <w:rsid w:val="00232788"/>
    <w:rsid w:val="00232B98"/>
    <w:rsid w:val="00232CBF"/>
    <w:rsid w:val="00232EA6"/>
    <w:rsid w:val="00233664"/>
    <w:rsid w:val="002339C4"/>
    <w:rsid w:val="002342C3"/>
    <w:rsid w:val="00234E36"/>
    <w:rsid w:val="002350A8"/>
    <w:rsid w:val="00235104"/>
    <w:rsid w:val="00235462"/>
    <w:rsid w:val="002355AF"/>
    <w:rsid w:val="00235600"/>
    <w:rsid w:val="0023576F"/>
    <w:rsid w:val="002360EA"/>
    <w:rsid w:val="002360FE"/>
    <w:rsid w:val="00237835"/>
    <w:rsid w:val="00237B5B"/>
    <w:rsid w:val="002408C6"/>
    <w:rsid w:val="002415EC"/>
    <w:rsid w:val="00241697"/>
    <w:rsid w:val="00241863"/>
    <w:rsid w:val="00242795"/>
    <w:rsid w:val="002430E6"/>
    <w:rsid w:val="002432E8"/>
    <w:rsid w:val="00243876"/>
    <w:rsid w:val="002446DB"/>
    <w:rsid w:val="00244902"/>
    <w:rsid w:val="00244DD3"/>
    <w:rsid w:val="00244ED1"/>
    <w:rsid w:val="00245920"/>
    <w:rsid w:val="0024681D"/>
    <w:rsid w:val="00246E2D"/>
    <w:rsid w:val="00247280"/>
    <w:rsid w:val="00247A2B"/>
    <w:rsid w:val="00251217"/>
    <w:rsid w:val="002514F3"/>
    <w:rsid w:val="002519D9"/>
    <w:rsid w:val="00252FD7"/>
    <w:rsid w:val="0025304F"/>
    <w:rsid w:val="00253BB3"/>
    <w:rsid w:val="002543C9"/>
    <w:rsid w:val="002543FB"/>
    <w:rsid w:val="00254CFF"/>
    <w:rsid w:val="00254FB0"/>
    <w:rsid w:val="0025517C"/>
    <w:rsid w:val="0025525B"/>
    <w:rsid w:val="00255281"/>
    <w:rsid w:val="0025667E"/>
    <w:rsid w:val="00256A6C"/>
    <w:rsid w:val="00256A76"/>
    <w:rsid w:val="00257341"/>
    <w:rsid w:val="0025768A"/>
    <w:rsid w:val="0025783A"/>
    <w:rsid w:val="002578E4"/>
    <w:rsid w:val="00257FFC"/>
    <w:rsid w:val="00260E57"/>
    <w:rsid w:val="00261521"/>
    <w:rsid w:val="00261F95"/>
    <w:rsid w:val="00262540"/>
    <w:rsid w:val="00262863"/>
    <w:rsid w:val="00262F54"/>
    <w:rsid w:val="002630F9"/>
    <w:rsid w:val="002633C8"/>
    <w:rsid w:val="002634F7"/>
    <w:rsid w:val="002639BF"/>
    <w:rsid w:val="00263AE5"/>
    <w:rsid w:val="0026486A"/>
    <w:rsid w:val="00265681"/>
    <w:rsid w:val="00266401"/>
    <w:rsid w:val="002669A4"/>
    <w:rsid w:val="00267067"/>
    <w:rsid w:val="00267B5E"/>
    <w:rsid w:val="00267E69"/>
    <w:rsid w:val="0027052B"/>
    <w:rsid w:val="00270E6A"/>
    <w:rsid w:val="0027187C"/>
    <w:rsid w:val="002718D7"/>
    <w:rsid w:val="00272521"/>
    <w:rsid w:val="00272BC0"/>
    <w:rsid w:val="002733B7"/>
    <w:rsid w:val="00274141"/>
    <w:rsid w:val="002747D8"/>
    <w:rsid w:val="00275021"/>
    <w:rsid w:val="002753FA"/>
    <w:rsid w:val="00275983"/>
    <w:rsid w:val="002762A8"/>
    <w:rsid w:val="00276DBE"/>
    <w:rsid w:val="00276DFE"/>
    <w:rsid w:val="00277BC2"/>
    <w:rsid w:val="002800E5"/>
    <w:rsid w:val="00280AF7"/>
    <w:rsid w:val="0028167E"/>
    <w:rsid w:val="00281CA6"/>
    <w:rsid w:val="00281D5F"/>
    <w:rsid w:val="0028359C"/>
    <w:rsid w:val="002836B2"/>
    <w:rsid w:val="00283FC4"/>
    <w:rsid w:val="0028464F"/>
    <w:rsid w:val="0028576B"/>
    <w:rsid w:val="002858FD"/>
    <w:rsid w:val="00285A91"/>
    <w:rsid w:val="002863C7"/>
    <w:rsid w:val="00287A76"/>
    <w:rsid w:val="00287B7A"/>
    <w:rsid w:val="00287D32"/>
    <w:rsid w:val="00287F10"/>
    <w:rsid w:val="0029062D"/>
    <w:rsid w:val="00290791"/>
    <w:rsid w:val="00291551"/>
    <w:rsid w:val="00291618"/>
    <w:rsid w:val="0029208D"/>
    <w:rsid w:val="002947FF"/>
    <w:rsid w:val="002948A9"/>
    <w:rsid w:val="00294AB8"/>
    <w:rsid w:val="002953A5"/>
    <w:rsid w:val="00296CA8"/>
    <w:rsid w:val="00297FF8"/>
    <w:rsid w:val="002A0439"/>
    <w:rsid w:val="002A08FE"/>
    <w:rsid w:val="002A1064"/>
    <w:rsid w:val="002A18AC"/>
    <w:rsid w:val="002A27AD"/>
    <w:rsid w:val="002A2D53"/>
    <w:rsid w:val="002A351F"/>
    <w:rsid w:val="002A477D"/>
    <w:rsid w:val="002A4963"/>
    <w:rsid w:val="002A5B8E"/>
    <w:rsid w:val="002A5EEE"/>
    <w:rsid w:val="002A6131"/>
    <w:rsid w:val="002A64DB"/>
    <w:rsid w:val="002A6770"/>
    <w:rsid w:val="002A6DF0"/>
    <w:rsid w:val="002A7283"/>
    <w:rsid w:val="002A7611"/>
    <w:rsid w:val="002A765C"/>
    <w:rsid w:val="002B022D"/>
    <w:rsid w:val="002B0266"/>
    <w:rsid w:val="002B1346"/>
    <w:rsid w:val="002B1430"/>
    <w:rsid w:val="002B293D"/>
    <w:rsid w:val="002B33B6"/>
    <w:rsid w:val="002B4371"/>
    <w:rsid w:val="002B5A2E"/>
    <w:rsid w:val="002B671E"/>
    <w:rsid w:val="002B70DA"/>
    <w:rsid w:val="002B7D7B"/>
    <w:rsid w:val="002B7DA3"/>
    <w:rsid w:val="002B7FC8"/>
    <w:rsid w:val="002C19CA"/>
    <w:rsid w:val="002C1C8C"/>
    <w:rsid w:val="002C22E5"/>
    <w:rsid w:val="002C2FDA"/>
    <w:rsid w:val="002C43B2"/>
    <w:rsid w:val="002C73D1"/>
    <w:rsid w:val="002C790D"/>
    <w:rsid w:val="002C7926"/>
    <w:rsid w:val="002C7C2D"/>
    <w:rsid w:val="002D1869"/>
    <w:rsid w:val="002D1AA1"/>
    <w:rsid w:val="002D1CB0"/>
    <w:rsid w:val="002D2A25"/>
    <w:rsid w:val="002D2AE7"/>
    <w:rsid w:val="002D2E0E"/>
    <w:rsid w:val="002D3233"/>
    <w:rsid w:val="002D326D"/>
    <w:rsid w:val="002D44F4"/>
    <w:rsid w:val="002D4EF2"/>
    <w:rsid w:val="002D56D8"/>
    <w:rsid w:val="002D570E"/>
    <w:rsid w:val="002D6BF1"/>
    <w:rsid w:val="002D6DA5"/>
    <w:rsid w:val="002D6DFA"/>
    <w:rsid w:val="002E086E"/>
    <w:rsid w:val="002E2672"/>
    <w:rsid w:val="002E2C69"/>
    <w:rsid w:val="002E3B32"/>
    <w:rsid w:val="002E4071"/>
    <w:rsid w:val="002E4C22"/>
    <w:rsid w:val="002E51B1"/>
    <w:rsid w:val="002E59C5"/>
    <w:rsid w:val="002E6189"/>
    <w:rsid w:val="002E6A07"/>
    <w:rsid w:val="002E7035"/>
    <w:rsid w:val="002E75F7"/>
    <w:rsid w:val="002E7E9E"/>
    <w:rsid w:val="002F03E0"/>
    <w:rsid w:val="002F10F8"/>
    <w:rsid w:val="002F16C7"/>
    <w:rsid w:val="002F2771"/>
    <w:rsid w:val="002F32F1"/>
    <w:rsid w:val="002F3AC0"/>
    <w:rsid w:val="002F47AB"/>
    <w:rsid w:val="002F4EF4"/>
    <w:rsid w:val="002F50CE"/>
    <w:rsid w:val="002F540E"/>
    <w:rsid w:val="002F5505"/>
    <w:rsid w:val="002F5578"/>
    <w:rsid w:val="002F627C"/>
    <w:rsid w:val="002F6A43"/>
    <w:rsid w:val="002F6B2C"/>
    <w:rsid w:val="002F6EC6"/>
    <w:rsid w:val="002F70F2"/>
    <w:rsid w:val="002F735D"/>
    <w:rsid w:val="002F7FC7"/>
    <w:rsid w:val="00300217"/>
    <w:rsid w:val="003008E0"/>
    <w:rsid w:val="00300D55"/>
    <w:rsid w:val="00300F74"/>
    <w:rsid w:val="0030214B"/>
    <w:rsid w:val="003024C2"/>
    <w:rsid w:val="0030260B"/>
    <w:rsid w:val="00302730"/>
    <w:rsid w:val="003033EC"/>
    <w:rsid w:val="0030374A"/>
    <w:rsid w:val="00304230"/>
    <w:rsid w:val="0030470E"/>
    <w:rsid w:val="00304796"/>
    <w:rsid w:val="00305626"/>
    <w:rsid w:val="003069B7"/>
    <w:rsid w:val="0030733C"/>
    <w:rsid w:val="00307DD7"/>
    <w:rsid w:val="0031091D"/>
    <w:rsid w:val="00311917"/>
    <w:rsid w:val="00312424"/>
    <w:rsid w:val="003129F3"/>
    <w:rsid w:val="003142C8"/>
    <w:rsid w:val="00314EE8"/>
    <w:rsid w:val="0031501B"/>
    <w:rsid w:val="0031545A"/>
    <w:rsid w:val="003157AA"/>
    <w:rsid w:val="00315C46"/>
    <w:rsid w:val="003177FB"/>
    <w:rsid w:val="00317DAB"/>
    <w:rsid w:val="0032082A"/>
    <w:rsid w:val="003217E7"/>
    <w:rsid w:val="003229D0"/>
    <w:rsid w:val="00323433"/>
    <w:rsid w:val="00323518"/>
    <w:rsid w:val="00323B54"/>
    <w:rsid w:val="00323C28"/>
    <w:rsid w:val="00323E4B"/>
    <w:rsid w:val="00323EFF"/>
    <w:rsid w:val="00324BC6"/>
    <w:rsid w:val="003256BB"/>
    <w:rsid w:val="003258BE"/>
    <w:rsid w:val="00325A98"/>
    <w:rsid w:val="00326323"/>
    <w:rsid w:val="00326365"/>
    <w:rsid w:val="0032685A"/>
    <w:rsid w:val="00326D66"/>
    <w:rsid w:val="0032758C"/>
    <w:rsid w:val="00327791"/>
    <w:rsid w:val="00327D3B"/>
    <w:rsid w:val="00330467"/>
    <w:rsid w:val="00330F08"/>
    <w:rsid w:val="00331137"/>
    <w:rsid w:val="003314FF"/>
    <w:rsid w:val="0033246E"/>
    <w:rsid w:val="003327DB"/>
    <w:rsid w:val="00332C2C"/>
    <w:rsid w:val="00333711"/>
    <w:rsid w:val="00334DA8"/>
    <w:rsid w:val="0033530C"/>
    <w:rsid w:val="003368C7"/>
    <w:rsid w:val="00337B2A"/>
    <w:rsid w:val="003407BE"/>
    <w:rsid w:val="00340CF8"/>
    <w:rsid w:val="00341435"/>
    <w:rsid w:val="00341575"/>
    <w:rsid w:val="00341C68"/>
    <w:rsid w:val="00341F5C"/>
    <w:rsid w:val="003431FC"/>
    <w:rsid w:val="003437B4"/>
    <w:rsid w:val="00343854"/>
    <w:rsid w:val="00343B0E"/>
    <w:rsid w:val="00343C09"/>
    <w:rsid w:val="00343FC8"/>
    <w:rsid w:val="00343FFA"/>
    <w:rsid w:val="00344B31"/>
    <w:rsid w:val="00344EC5"/>
    <w:rsid w:val="00346402"/>
    <w:rsid w:val="00346B86"/>
    <w:rsid w:val="003472BC"/>
    <w:rsid w:val="00350692"/>
    <w:rsid w:val="00350BEC"/>
    <w:rsid w:val="00352A47"/>
    <w:rsid w:val="00352C3D"/>
    <w:rsid w:val="00353431"/>
    <w:rsid w:val="00353585"/>
    <w:rsid w:val="00353974"/>
    <w:rsid w:val="0035450F"/>
    <w:rsid w:val="00354732"/>
    <w:rsid w:val="00354D7D"/>
    <w:rsid w:val="00354ECB"/>
    <w:rsid w:val="00356394"/>
    <w:rsid w:val="0035735C"/>
    <w:rsid w:val="00357ABA"/>
    <w:rsid w:val="00357BDB"/>
    <w:rsid w:val="00357C01"/>
    <w:rsid w:val="003603DC"/>
    <w:rsid w:val="0036048B"/>
    <w:rsid w:val="00360A12"/>
    <w:rsid w:val="00360D80"/>
    <w:rsid w:val="00361726"/>
    <w:rsid w:val="003620AE"/>
    <w:rsid w:val="00362AE5"/>
    <w:rsid w:val="00362F44"/>
    <w:rsid w:val="0036342A"/>
    <w:rsid w:val="00363FB2"/>
    <w:rsid w:val="003646B0"/>
    <w:rsid w:val="003646B9"/>
    <w:rsid w:val="00365569"/>
    <w:rsid w:val="00365CA3"/>
    <w:rsid w:val="003669B3"/>
    <w:rsid w:val="003677E6"/>
    <w:rsid w:val="00367BC9"/>
    <w:rsid w:val="00367BCA"/>
    <w:rsid w:val="00370118"/>
    <w:rsid w:val="00370321"/>
    <w:rsid w:val="00370920"/>
    <w:rsid w:val="00371FDB"/>
    <w:rsid w:val="003724E7"/>
    <w:rsid w:val="00372916"/>
    <w:rsid w:val="00372B7D"/>
    <w:rsid w:val="003758D0"/>
    <w:rsid w:val="00376001"/>
    <w:rsid w:val="0037789E"/>
    <w:rsid w:val="00377EB6"/>
    <w:rsid w:val="00377FB5"/>
    <w:rsid w:val="003804EF"/>
    <w:rsid w:val="00380877"/>
    <w:rsid w:val="0038121D"/>
    <w:rsid w:val="00381892"/>
    <w:rsid w:val="00381C4B"/>
    <w:rsid w:val="00381E74"/>
    <w:rsid w:val="00382CC2"/>
    <w:rsid w:val="00382E93"/>
    <w:rsid w:val="003850F2"/>
    <w:rsid w:val="003850F6"/>
    <w:rsid w:val="003853D4"/>
    <w:rsid w:val="003858F5"/>
    <w:rsid w:val="00385918"/>
    <w:rsid w:val="003870A1"/>
    <w:rsid w:val="003915D5"/>
    <w:rsid w:val="0039175F"/>
    <w:rsid w:val="003919F7"/>
    <w:rsid w:val="003920AB"/>
    <w:rsid w:val="00392B7C"/>
    <w:rsid w:val="00392DF2"/>
    <w:rsid w:val="003938C3"/>
    <w:rsid w:val="00393AB1"/>
    <w:rsid w:val="00393F66"/>
    <w:rsid w:val="003944D9"/>
    <w:rsid w:val="003950D3"/>
    <w:rsid w:val="00395A05"/>
    <w:rsid w:val="003970B2"/>
    <w:rsid w:val="00397242"/>
    <w:rsid w:val="00397557"/>
    <w:rsid w:val="0039792F"/>
    <w:rsid w:val="003A08C4"/>
    <w:rsid w:val="003A0C0C"/>
    <w:rsid w:val="003A14A8"/>
    <w:rsid w:val="003A1E63"/>
    <w:rsid w:val="003A20A9"/>
    <w:rsid w:val="003A2669"/>
    <w:rsid w:val="003A2AD4"/>
    <w:rsid w:val="003A2B1B"/>
    <w:rsid w:val="003A2E0E"/>
    <w:rsid w:val="003A3302"/>
    <w:rsid w:val="003A35E5"/>
    <w:rsid w:val="003A3844"/>
    <w:rsid w:val="003A45F7"/>
    <w:rsid w:val="003A5CBD"/>
    <w:rsid w:val="003A60AB"/>
    <w:rsid w:val="003A6347"/>
    <w:rsid w:val="003A7330"/>
    <w:rsid w:val="003A749E"/>
    <w:rsid w:val="003B1E3D"/>
    <w:rsid w:val="003B21FE"/>
    <w:rsid w:val="003B23E3"/>
    <w:rsid w:val="003B2FEE"/>
    <w:rsid w:val="003B4380"/>
    <w:rsid w:val="003B462E"/>
    <w:rsid w:val="003B589F"/>
    <w:rsid w:val="003B58A3"/>
    <w:rsid w:val="003B5B38"/>
    <w:rsid w:val="003B61DA"/>
    <w:rsid w:val="003B741D"/>
    <w:rsid w:val="003B79A6"/>
    <w:rsid w:val="003C02B6"/>
    <w:rsid w:val="003C047C"/>
    <w:rsid w:val="003C0743"/>
    <w:rsid w:val="003C0DB8"/>
    <w:rsid w:val="003C13E7"/>
    <w:rsid w:val="003C158C"/>
    <w:rsid w:val="003C16C6"/>
    <w:rsid w:val="003C16DB"/>
    <w:rsid w:val="003C1AC2"/>
    <w:rsid w:val="003C1D3A"/>
    <w:rsid w:val="003C1DE6"/>
    <w:rsid w:val="003C2815"/>
    <w:rsid w:val="003C56B2"/>
    <w:rsid w:val="003C590B"/>
    <w:rsid w:val="003C5DC1"/>
    <w:rsid w:val="003C6164"/>
    <w:rsid w:val="003C6E8B"/>
    <w:rsid w:val="003D00F1"/>
    <w:rsid w:val="003D127C"/>
    <w:rsid w:val="003D21DE"/>
    <w:rsid w:val="003D246D"/>
    <w:rsid w:val="003D3345"/>
    <w:rsid w:val="003D4376"/>
    <w:rsid w:val="003D52E3"/>
    <w:rsid w:val="003D5FBD"/>
    <w:rsid w:val="003D68A2"/>
    <w:rsid w:val="003D7224"/>
    <w:rsid w:val="003E024C"/>
    <w:rsid w:val="003E10E8"/>
    <w:rsid w:val="003E1B47"/>
    <w:rsid w:val="003E1BC0"/>
    <w:rsid w:val="003E2769"/>
    <w:rsid w:val="003E31FF"/>
    <w:rsid w:val="003E35F2"/>
    <w:rsid w:val="003E4A7F"/>
    <w:rsid w:val="003E4BF3"/>
    <w:rsid w:val="003E4D92"/>
    <w:rsid w:val="003E524C"/>
    <w:rsid w:val="003E5610"/>
    <w:rsid w:val="003E59E2"/>
    <w:rsid w:val="003E5BA6"/>
    <w:rsid w:val="003E6B1D"/>
    <w:rsid w:val="003E723E"/>
    <w:rsid w:val="003F1B54"/>
    <w:rsid w:val="003F2585"/>
    <w:rsid w:val="003F2D1E"/>
    <w:rsid w:val="003F6226"/>
    <w:rsid w:val="003F635B"/>
    <w:rsid w:val="003F68CE"/>
    <w:rsid w:val="003F6BDD"/>
    <w:rsid w:val="003F710B"/>
    <w:rsid w:val="00400E37"/>
    <w:rsid w:val="004013B1"/>
    <w:rsid w:val="0040196D"/>
    <w:rsid w:val="00401D20"/>
    <w:rsid w:val="0040210E"/>
    <w:rsid w:val="004024DB"/>
    <w:rsid w:val="00403D41"/>
    <w:rsid w:val="0040421F"/>
    <w:rsid w:val="00404D59"/>
    <w:rsid w:val="00404F14"/>
    <w:rsid w:val="00405BA5"/>
    <w:rsid w:val="0040638F"/>
    <w:rsid w:val="004064B4"/>
    <w:rsid w:val="00406DAB"/>
    <w:rsid w:val="00407A58"/>
    <w:rsid w:val="00407C1D"/>
    <w:rsid w:val="00407F93"/>
    <w:rsid w:val="004107B3"/>
    <w:rsid w:val="004117D3"/>
    <w:rsid w:val="004118B3"/>
    <w:rsid w:val="0041194B"/>
    <w:rsid w:val="00411C43"/>
    <w:rsid w:val="00411D5B"/>
    <w:rsid w:val="004123A3"/>
    <w:rsid w:val="004134B2"/>
    <w:rsid w:val="004139F5"/>
    <w:rsid w:val="00413D7A"/>
    <w:rsid w:val="00415E90"/>
    <w:rsid w:val="0041606C"/>
    <w:rsid w:val="00416EC5"/>
    <w:rsid w:val="00417081"/>
    <w:rsid w:val="004170D4"/>
    <w:rsid w:val="004174D7"/>
    <w:rsid w:val="00417AB5"/>
    <w:rsid w:val="00420473"/>
    <w:rsid w:val="004227B6"/>
    <w:rsid w:val="00423214"/>
    <w:rsid w:val="0042329F"/>
    <w:rsid w:val="004238CF"/>
    <w:rsid w:val="00423984"/>
    <w:rsid w:val="00423CCE"/>
    <w:rsid w:val="00423CDC"/>
    <w:rsid w:val="00424384"/>
    <w:rsid w:val="004243E1"/>
    <w:rsid w:val="00424798"/>
    <w:rsid w:val="00424B6E"/>
    <w:rsid w:val="004260D5"/>
    <w:rsid w:val="00426D9F"/>
    <w:rsid w:val="00427265"/>
    <w:rsid w:val="004272F7"/>
    <w:rsid w:val="004277D5"/>
    <w:rsid w:val="004278E0"/>
    <w:rsid w:val="004301AD"/>
    <w:rsid w:val="004305D6"/>
    <w:rsid w:val="004307EE"/>
    <w:rsid w:val="004309EF"/>
    <w:rsid w:val="00430ABB"/>
    <w:rsid w:val="00430C7B"/>
    <w:rsid w:val="004312CE"/>
    <w:rsid w:val="00432522"/>
    <w:rsid w:val="00432630"/>
    <w:rsid w:val="00432672"/>
    <w:rsid w:val="00432C6C"/>
    <w:rsid w:val="00432CC1"/>
    <w:rsid w:val="004331C2"/>
    <w:rsid w:val="00433289"/>
    <w:rsid w:val="00433E8A"/>
    <w:rsid w:val="00434167"/>
    <w:rsid w:val="00434605"/>
    <w:rsid w:val="0043479F"/>
    <w:rsid w:val="004352BD"/>
    <w:rsid w:val="004356CB"/>
    <w:rsid w:val="00435ED4"/>
    <w:rsid w:val="004361FE"/>
    <w:rsid w:val="0043724C"/>
    <w:rsid w:val="00440096"/>
    <w:rsid w:val="00441873"/>
    <w:rsid w:val="004419AF"/>
    <w:rsid w:val="00441B68"/>
    <w:rsid w:val="0044246F"/>
    <w:rsid w:val="004428AC"/>
    <w:rsid w:val="00442E05"/>
    <w:rsid w:val="00443041"/>
    <w:rsid w:val="00443B0C"/>
    <w:rsid w:val="00444204"/>
    <w:rsid w:val="00444592"/>
    <w:rsid w:val="00445143"/>
    <w:rsid w:val="0044597C"/>
    <w:rsid w:val="004462F6"/>
    <w:rsid w:val="004472A4"/>
    <w:rsid w:val="00447C8A"/>
    <w:rsid w:val="004501AB"/>
    <w:rsid w:val="00450200"/>
    <w:rsid w:val="004506DE"/>
    <w:rsid w:val="00451405"/>
    <w:rsid w:val="004517FB"/>
    <w:rsid w:val="00451C30"/>
    <w:rsid w:val="0045206F"/>
    <w:rsid w:val="0045297F"/>
    <w:rsid w:val="004530B8"/>
    <w:rsid w:val="004537F4"/>
    <w:rsid w:val="004540F3"/>
    <w:rsid w:val="004546FC"/>
    <w:rsid w:val="004557A1"/>
    <w:rsid w:val="00455908"/>
    <w:rsid w:val="00455AB4"/>
    <w:rsid w:val="00456477"/>
    <w:rsid w:val="004569C4"/>
    <w:rsid w:val="00457AF6"/>
    <w:rsid w:val="00460184"/>
    <w:rsid w:val="00460F1C"/>
    <w:rsid w:val="004610DB"/>
    <w:rsid w:val="004611DC"/>
    <w:rsid w:val="00461688"/>
    <w:rsid w:val="00461D7E"/>
    <w:rsid w:val="00464F0E"/>
    <w:rsid w:val="00464F95"/>
    <w:rsid w:val="00465D5D"/>
    <w:rsid w:val="00465F49"/>
    <w:rsid w:val="00470C35"/>
    <w:rsid w:val="004715D0"/>
    <w:rsid w:val="00471972"/>
    <w:rsid w:val="00471DD3"/>
    <w:rsid w:val="004723CB"/>
    <w:rsid w:val="004725D0"/>
    <w:rsid w:val="00472A1D"/>
    <w:rsid w:val="00472CA4"/>
    <w:rsid w:val="00473896"/>
    <w:rsid w:val="00474864"/>
    <w:rsid w:val="0047515B"/>
    <w:rsid w:val="0047658E"/>
    <w:rsid w:val="00476919"/>
    <w:rsid w:val="00476F96"/>
    <w:rsid w:val="00477034"/>
    <w:rsid w:val="0047768E"/>
    <w:rsid w:val="004806D9"/>
    <w:rsid w:val="00480C6E"/>
    <w:rsid w:val="00480C71"/>
    <w:rsid w:val="004810C5"/>
    <w:rsid w:val="00481433"/>
    <w:rsid w:val="0048143A"/>
    <w:rsid w:val="00481D3D"/>
    <w:rsid w:val="00482E36"/>
    <w:rsid w:val="00482EFE"/>
    <w:rsid w:val="0048328A"/>
    <w:rsid w:val="00483E16"/>
    <w:rsid w:val="00484E38"/>
    <w:rsid w:val="00485167"/>
    <w:rsid w:val="004861D6"/>
    <w:rsid w:val="00487B56"/>
    <w:rsid w:val="004919E8"/>
    <w:rsid w:val="00491D11"/>
    <w:rsid w:val="00492081"/>
    <w:rsid w:val="0049280E"/>
    <w:rsid w:val="00492933"/>
    <w:rsid w:val="00492F65"/>
    <w:rsid w:val="004935F9"/>
    <w:rsid w:val="00493A76"/>
    <w:rsid w:val="00493DA7"/>
    <w:rsid w:val="004940AE"/>
    <w:rsid w:val="00494717"/>
    <w:rsid w:val="0049552A"/>
    <w:rsid w:val="00496199"/>
    <w:rsid w:val="0049710E"/>
    <w:rsid w:val="004971E0"/>
    <w:rsid w:val="0049756C"/>
    <w:rsid w:val="004A029E"/>
    <w:rsid w:val="004A0DDE"/>
    <w:rsid w:val="004A14C7"/>
    <w:rsid w:val="004A2AB3"/>
    <w:rsid w:val="004A2E09"/>
    <w:rsid w:val="004A3634"/>
    <w:rsid w:val="004A3A78"/>
    <w:rsid w:val="004A3AA3"/>
    <w:rsid w:val="004A42B3"/>
    <w:rsid w:val="004A43E3"/>
    <w:rsid w:val="004A7171"/>
    <w:rsid w:val="004A73B9"/>
    <w:rsid w:val="004A76ED"/>
    <w:rsid w:val="004A7EDA"/>
    <w:rsid w:val="004B07A6"/>
    <w:rsid w:val="004B1DDE"/>
    <w:rsid w:val="004B2615"/>
    <w:rsid w:val="004B31FA"/>
    <w:rsid w:val="004B367F"/>
    <w:rsid w:val="004B465D"/>
    <w:rsid w:val="004B4781"/>
    <w:rsid w:val="004B4F3A"/>
    <w:rsid w:val="004B6073"/>
    <w:rsid w:val="004B68A6"/>
    <w:rsid w:val="004B6E66"/>
    <w:rsid w:val="004B79C3"/>
    <w:rsid w:val="004C13D5"/>
    <w:rsid w:val="004C319C"/>
    <w:rsid w:val="004C4447"/>
    <w:rsid w:val="004C48A1"/>
    <w:rsid w:val="004C6115"/>
    <w:rsid w:val="004C6889"/>
    <w:rsid w:val="004C68A8"/>
    <w:rsid w:val="004C6A93"/>
    <w:rsid w:val="004D059C"/>
    <w:rsid w:val="004D25C6"/>
    <w:rsid w:val="004D27CE"/>
    <w:rsid w:val="004D29D3"/>
    <w:rsid w:val="004D30D1"/>
    <w:rsid w:val="004D3D73"/>
    <w:rsid w:val="004D4076"/>
    <w:rsid w:val="004D5B4E"/>
    <w:rsid w:val="004D5EA2"/>
    <w:rsid w:val="004D620A"/>
    <w:rsid w:val="004E10EB"/>
    <w:rsid w:val="004E152A"/>
    <w:rsid w:val="004E1726"/>
    <w:rsid w:val="004E176B"/>
    <w:rsid w:val="004E207F"/>
    <w:rsid w:val="004E2346"/>
    <w:rsid w:val="004E2595"/>
    <w:rsid w:val="004E2A1E"/>
    <w:rsid w:val="004E2DBD"/>
    <w:rsid w:val="004E4BC0"/>
    <w:rsid w:val="004E4C1E"/>
    <w:rsid w:val="004E5AC3"/>
    <w:rsid w:val="004E61FB"/>
    <w:rsid w:val="004F18AC"/>
    <w:rsid w:val="004F2799"/>
    <w:rsid w:val="004F451F"/>
    <w:rsid w:val="004F45C8"/>
    <w:rsid w:val="004F4885"/>
    <w:rsid w:val="004F5230"/>
    <w:rsid w:val="004F54E4"/>
    <w:rsid w:val="004F5608"/>
    <w:rsid w:val="004F5B7F"/>
    <w:rsid w:val="004F5EE0"/>
    <w:rsid w:val="004F6435"/>
    <w:rsid w:val="004F659B"/>
    <w:rsid w:val="004F6D27"/>
    <w:rsid w:val="004F70B0"/>
    <w:rsid w:val="004F73F0"/>
    <w:rsid w:val="004F764C"/>
    <w:rsid w:val="00500BD0"/>
    <w:rsid w:val="005021AA"/>
    <w:rsid w:val="00502747"/>
    <w:rsid w:val="00502925"/>
    <w:rsid w:val="00502DDF"/>
    <w:rsid w:val="0050353A"/>
    <w:rsid w:val="005039EB"/>
    <w:rsid w:val="00503B6F"/>
    <w:rsid w:val="00503F3C"/>
    <w:rsid w:val="0050508D"/>
    <w:rsid w:val="00505601"/>
    <w:rsid w:val="005061A0"/>
    <w:rsid w:val="00506B2F"/>
    <w:rsid w:val="00510BAA"/>
    <w:rsid w:val="005119F1"/>
    <w:rsid w:val="005119F7"/>
    <w:rsid w:val="00511A12"/>
    <w:rsid w:val="0051282A"/>
    <w:rsid w:val="00513417"/>
    <w:rsid w:val="005137B0"/>
    <w:rsid w:val="00513806"/>
    <w:rsid w:val="0051406F"/>
    <w:rsid w:val="005145C0"/>
    <w:rsid w:val="005166DB"/>
    <w:rsid w:val="00517056"/>
    <w:rsid w:val="00517965"/>
    <w:rsid w:val="00520818"/>
    <w:rsid w:val="00521386"/>
    <w:rsid w:val="0052179C"/>
    <w:rsid w:val="00523914"/>
    <w:rsid w:val="00524654"/>
    <w:rsid w:val="005248E8"/>
    <w:rsid w:val="00524CB6"/>
    <w:rsid w:val="00524EC5"/>
    <w:rsid w:val="0052512D"/>
    <w:rsid w:val="005251D4"/>
    <w:rsid w:val="005253C7"/>
    <w:rsid w:val="00525D87"/>
    <w:rsid w:val="00525E61"/>
    <w:rsid w:val="00525E74"/>
    <w:rsid w:val="00526DEC"/>
    <w:rsid w:val="00527B1B"/>
    <w:rsid w:val="00527F39"/>
    <w:rsid w:val="00527F84"/>
    <w:rsid w:val="005307DC"/>
    <w:rsid w:val="00531FD8"/>
    <w:rsid w:val="005329BF"/>
    <w:rsid w:val="00532FC1"/>
    <w:rsid w:val="00534CAA"/>
    <w:rsid w:val="0053542F"/>
    <w:rsid w:val="0053639B"/>
    <w:rsid w:val="00536847"/>
    <w:rsid w:val="00537DFF"/>
    <w:rsid w:val="00537F21"/>
    <w:rsid w:val="0054059C"/>
    <w:rsid w:val="00540A97"/>
    <w:rsid w:val="00542517"/>
    <w:rsid w:val="0054326C"/>
    <w:rsid w:val="0054349F"/>
    <w:rsid w:val="005434F1"/>
    <w:rsid w:val="005436EE"/>
    <w:rsid w:val="005438D4"/>
    <w:rsid w:val="00543DE3"/>
    <w:rsid w:val="00544B3B"/>
    <w:rsid w:val="005456AE"/>
    <w:rsid w:val="005458B4"/>
    <w:rsid w:val="00545FA5"/>
    <w:rsid w:val="005464CA"/>
    <w:rsid w:val="00546554"/>
    <w:rsid w:val="00546E71"/>
    <w:rsid w:val="00546FF7"/>
    <w:rsid w:val="005473FB"/>
    <w:rsid w:val="00550A3A"/>
    <w:rsid w:val="00550D1A"/>
    <w:rsid w:val="00550DBD"/>
    <w:rsid w:val="00550DFF"/>
    <w:rsid w:val="00550FE9"/>
    <w:rsid w:val="00551159"/>
    <w:rsid w:val="00551BB7"/>
    <w:rsid w:val="00552123"/>
    <w:rsid w:val="005522CA"/>
    <w:rsid w:val="00552D03"/>
    <w:rsid w:val="005536C9"/>
    <w:rsid w:val="005537F6"/>
    <w:rsid w:val="00553858"/>
    <w:rsid w:val="00553EF6"/>
    <w:rsid w:val="00554CA6"/>
    <w:rsid w:val="00554E42"/>
    <w:rsid w:val="0055598F"/>
    <w:rsid w:val="00556CAA"/>
    <w:rsid w:val="00556CBE"/>
    <w:rsid w:val="00557806"/>
    <w:rsid w:val="0056049C"/>
    <w:rsid w:val="0056113B"/>
    <w:rsid w:val="00561D17"/>
    <w:rsid w:val="00561DB3"/>
    <w:rsid w:val="00561EF7"/>
    <w:rsid w:val="005620F3"/>
    <w:rsid w:val="005621C9"/>
    <w:rsid w:val="005623C0"/>
    <w:rsid w:val="00563F10"/>
    <w:rsid w:val="00563FF9"/>
    <w:rsid w:val="0056566C"/>
    <w:rsid w:val="005657C6"/>
    <w:rsid w:val="00570C51"/>
    <w:rsid w:val="0057180F"/>
    <w:rsid w:val="00572066"/>
    <w:rsid w:val="005723BC"/>
    <w:rsid w:val="00572706"/>
    <w:rsid w:val="00572A2E"/>
    <w:rsid w:val="005735CE"/>
    <w:rsid w:val="0057370C"/>
    <w:rsid w:val="00573FA8"/>
    <w:rsid w:val="00574A3E"/>
    <w:rsid w:val="00576112"/>
    <w:rsid w:val="005765A1"/>
    <w:rsid w:val="00576734"/>
    <w:rsid w:val="00576B6E"/>
    <w:rsid w:val="00576EBE"/>
    <w:rsid w:val="00577DCE"/>
    <w:rsid w:val="00577F88"/>
    <w:rsid w:val="0058155A"/>
    <w:rsid w:val="00581E92"/>
    <w:rsid w:val="00582FB4"/>
    <w:rsid w:val="005831E3"/>
    <w:rsid w:val="00583D21"/>
    <w:rsid w:val="00584046"/>
    <w:rsid w:val="0058418A"/>
    <w:rsid w:val="00584678"/>
    <w:rsid w:val="00586A85"/>
    <w:rsid w:val="00586D75"/>
    <w:rsid w:val="005877C0"/>
    <w:rsid w:val="00587E83"/>
    <w:rsid w:val="00590364"/>
    <w:rsid w:val="00590526"/>
    <w:rsid w:val="0059232E"/>
    <w:rsid w:val="00593286"/>
    <w:rsid w:val="00593B84"/>
    <w:rsid w:val="00593F1A"/>
    <w:rsid w:val="0059447A"/>
    <w:rsid w:val="00594B90"/>
    <w:rsid w:val="00594F40"/>
    <w:rsid w:val="00595432"/>
    <w:rsid w:val="00595433"/>
    <w:rsid w:val="0059563A"/>
    <w:rsid w:val="00595C88"/>
    <w:rsid w:val="00596423"/>
    <w:rsid w:val="005979DB"/>
    <w:rsid w:val="00597BC4"/>
    <w:rsid w:val="005A0549"/>
    <w:rsid w:val="005A11AC"/>
    <w:rsid w:val="005A1789"/>
    <w:rsid w:val="005A1C64"/>
    <w:rsid w:val="005A218B"/>
    <w:rsid w:val="005A39F9"/>
    <w:rsid w:val="005A4260"/>
    <w:rsid w:val="005A4E97"/>
    <w:rsid w:val="005A60B6"/>
    <w:rsid w:val="005A7ABA"/>
    <w:rsid w:val="005A7FD9"/>
    <w:rsid w:val="005B088F"/>
    <w:rsid w:val="005B1D58"/>
    <w:rsid w:val="005B247E"/>
    <w:rsid w:val="005B25DD"/>
    <w:rsid w:val="005B31E6"/>
    <w:rsid w:val="005B3232"/>
    <w:rsid w:val="005B3C62"/>
    <w:rsid w:val="005B42A6"/>
    <w:rsid w:val="005B458A"/>
    <w:rsid w:val="005B49D0"/>
    <w:rsid w:val="005B51D1"/>
    <w:rsid w:val="005B5BB8"/>
    <w:rsid w:val="005B6305"/>
    <w:rsid w:val="005B6507"/>
    <w:rsid w:val="005B68FD"/>
    <w:rsid w:val="005C005C"/>
    <w:rsid w:val="005C05DC"/>
    <w:rsid w:val="005C076B"/>
    <w:rsid w:val="005C0A94"/>
    <w:rsid w:val="005C1097"/>
    <w:rsid w:val="005C12FB"/>
    <w:rsid w:val="005C1A8C"/>
    <w:rsid w:val="005C1BEE"/>
    <w:rsid w:val="005C32F0"/>
    <w:rsid w:val="005C3409"/>
    <w:rsid w:val="005C4C44"/>
    <w:rsid w:val="005C547D"/>
    <w:rsid w:val="005C5C0A"/>
    <w:rsid w:val="005C6031"/>
    <w:rsid w:val="005C75DA"/>
    <w:rsid w:val="005C7984"/>
    <w:rsid w:val="005C7F6B"/>
    <w:rsid w:val="005C7F9C"/>
    <w:rsid w:val="005D1CBC"/>
    <w:rsid w:val="005D1F63"/>
    <w:rsid w:val="005D25A7"/>
    <w:rsid w:val="005D3A3D"/>
    <w:rsid w:val="005D4725"/>
    <w:rsid w:val="005D4B5B"/>
    <w:rsid w:val="005D50A2"/>
    <w:rsid w:val="005D586E"/>
    <w:rsid w:val="005D6023"/>
    <w:rsid w:val="005D602B"/>
    <w:rsid w:val="005D6311"/>
    <w:rsid w:val="005D6380"/>
    <w:rsid w:val="005D6655"/>
    <w:rsid w:val="005D6FDB"/>
    <w:rsid w:val="005D7949"/>
    <w:rsid w:val="005D7DC0"/>
    <w:rsid w:val="005D7F58"/>
    <w:rsid w:val="005E002F"/>
    <w:rsid w:val="005E0B9E"/>
    <w:rsid w:val="005E0F59"/>
    <w:rsid w:val="005E18CD"/>
    <w:rsid w:val="005E1E0A"/>
    <w:rsid w:val="005E220C"/>
    <w:rsid w:val="005E2901"/>
    <w:rsid w:val="005E29BD"/>
    <w:rsid w:val="005E2E5A"/>
    <w:rsid w:val="005E30FF"/>
    <w:rsid w:val="005E3859"/>
    <w:rsid w:val="005E3A42"/>
    <w:rsid w:val="005E4A59"/>
    <w:rsid w:val="005E4A61"/>
    <w:rsid w:val="005E4AF6"/>
    <w:rsid w:val="005E5073"/>
    <w:rsid w:val="005E59C6"/>
    <w:rsid w:val="005E5FDC"/>
    <w:rsid w:val="005E6118"/>
    <w:rsid w:val="005E69A7"/>
    <w:rsid w:val="005E716D"/>
    <w:rsid w:val="005E7E7D"/>
    <w:rsid w:val="005F129C"/>
    <w:rsid w:val="005F175A"/>
    <w:rsid w:val="005F1991"/>
    <w:rsid w:val="005F1F13"/>
    <w:rsid w:val="005F217D"/>
    <w:rsid w:val="005F2253"/>
    <w:rsid w:val="005F263F"/>
    <w:rsid w:val="005F2D2F"/>
    <w:rsid w:val="005F2FE9"/>
    <w:rsid w:val="005F3B61"/>
    <w:rsid w:val="005F3B97"/>
    <w:rsid w:val="005F3D2D"/>
    <w:rsid w:val="005F49A5"/>
    <w:rsid w:val="005F4C34"/>
    <w:rsid w:val="005F5099"/>
    <w:rsid w:val="005F5A92"/>
    <w:rsid w:val="005F5D6D"/>
    <w:rsid w:val="005F5F24"/>
    <w:rsid w:val="005F6055"/>
    <w:rsid w:val="005F6237"/>
    <w:rsid w:val="005F6A97"/>
    <w:rsid w:val="005F6EE5"/>
    <w:rsid w:val="005F713E"/>
    <w:rsid w:val="005F72EB"/>
    <w:rsid w:val="005F75AD"/>
    <w:rsid w:val="005F75B4"/>
    <w:rsid w:val="00601493"/>
    <w:rsid w:val="006019F0"/>
    <w:rsid w:val="00601A82"/>
    <w:rsid w:val="00601FFC"/>
    <w:rsid w:val="00602745"/>
    <w:rsid w:val="00603A34"/>
    <w:rsid w:val="0060442C"/>
    <w:rsid w:val="00605E84"/>
    <w:rsid w:val="006060F3"/>
    <w:rsid w:val="00606485"/>
    <w:rsid w:val="00606C4E"/>
    <w:rsid w:val="006072D9"/>
    <w:rsid w:val="00607D1E"/>
    <w:rsid w:val="00607FFC"/>
    <w:rsid w:val="006104CD"/>
    <w:rsid w:val="006114F4"/>
    <w:rsid w:val="00611985"/>
    <w:rsid w:val="00612112"/>
    <w:rsid w:val="00612576"/>
    <w:rsid w:val="00612B4B"/>
    <w:rsid w:val="006135A5"/>
    <w:rsid w:val="006136B2"/>
    <w:rsid w:val="006137AE"/>
    <w:rsid w:val="00613D96"/>
    <w:rsid w:val="00614C41"/>
    <w:rsid w:val="00614F6D"/>
    <w:rsid w:val="006172D1"/>
    <w:rsid w:val="00617B1A"/>
    <w:rsid w:val="00617F08"/>
    <w:rsid w:val="00620836"/>
    <w:rsid w:val="00620C1F"/>
    <w:rsid w:val="006210C9"/>
    <w:rsid w:val="00621FBF"/>
    <w:rsid w:val="006221F7"/>
    <w:rsid w:val="0062221A"/>
    <w:rsid w:val="006225E2"/>
    <w:rsid w:val="00622D9A"/>
    <w:rsid w:val="00622F78"/>
    <w:rsid w:val="00623CC2"/>
    <w:rsid w:val="00623E24"/>
    <w:rsid w:val="00624936"/>
    <w:rsid w:val="006251D5"/>
    <w:rsid w:val="00625897"/>
    <w:rsid w:val="00625A24"/>
    <w:rsid w:val="00625ED5"/>
    <w:rsid w:val="006263EB"/>
    <w:rsid w:val="00626C9E"/>
    <w:rsid w:val="00627D80"/>
    <w:rsid w:val="00627F08"/>
    <w:rsid w:val="006304D2"/>
    <w:rsid w:val="00630FA3"/>
    <w:rsid w:val="00630FBC"/>
    <w:rsid w:val="00632974"/>
    <w:rsid w:val="006336BB"/>
    <w:rsid w:val="00633A2B"/>
    <w:rsid w:val="00634254"/>
    <w:rsid w:val="006344D2"/>
    <w:rsid w:val="006356EE"/>
    <w:rsid w:val="00635920"/>
    <w:rsid w:val="00635DFA"/>
    <w:rsid w:val="00635F3F"/>
    <w:rsid w:val="00636C7E"/>
    <w:rsid w:val="00637153"/>
    <w:rsid w:val="00637429"/>
    <w:rsid w:val="00637690"/>
    <w:rsid w:val="00640EEF"/>
    <w:rsid w:val="00641E8F"/>
    <w:rsid w:val="006436F1"/>
    <w:rsid w:val="00643BA6"/>
    <w:rsid w:val="00644CB5"/>
    <w:rsid w:val="00645081"/>
    <w:rsid w:val="00645661"/>
    <w:rsid w:val="00645741"/>
    <w:rsid w:val="00645A1B"/>
    <w:rsid w:val="00645C60"/>
    <w:rsid w:val="006467B9"/>
    <w:rsid w:val="00646A62"/>
    <w:rsid w:val="00646DD3"/>
    <w:rsid w:val="006503AF"/>
    <w:rsid w:val="0065124A"/>
    <w:rsid w:val="00651592"/>
    <w:rsid w:val="00651778"/>
    <w:rsid w:val="006526B9"/>
    <w:rsid w:val="006529D0"/>
    <w:rsid w:val="00652A00"/>
    <w:rsid w:val="0065341C"/>
    <w:rsid w:val="00653A85"/>
    <w:rsid w:val="006543B3"/>
    <w:rsid w:val="006546E7"/>
    <w:rsid w:val="006548B6"/>
    <w:rsid w:val="00654B42"/>
    <w:rsid w:val="00654E87"/>
    <w:rsid w:val="00655012"/>
    <w:rsid w:val="00655895"/>
    <w:rsid w:val="00655B14"/>
    <w:rsid w:val="00655D17"/>
    <w:rsid w:val="006571AD"/>
    <w:rsid w:val="006576CD"/>
    <w:rsid w:val="00657B55"/>
    <w:rsid w:val="00657B90"/>
    <w:rsid w:val="006611C0"/>
    <w:rsid w:val="006616D9"/>
    <w:rsid w:val="00661C23"/>
    <w:rsid w:val="00661C48"/>
    <w:rsid w:val="006625A8"/>
    <w:rsid w:val="006629FC"/>
    <w:rsid w:val="00662C42"/>
    <w:rsid w:val="00662C6A"/>
    <w:rsid w:val="00662CF3"/>
    <w:rsid w:val="006633DF"/>
    <w:rsid w:val="006636BB"/>
    <w:rsid w:val="00663A45"/>
    <w:rsid w:val="00663FCA"/>
    <w:rsid w:val="00664D5F"/>
    <w:rsid w:val="00664EDE"/>
    <w:rsid w:val="00665873"/>
    <w:rsid w:val="006665D4"/>
    <w:rsid w:val="00667F0F"/>
    <w:rsid w:val="006707EC"/>
    <w:rsid w:val="0067194C"/>
    <w:rsid w:val="00672D81"/>
    <w:rsid w:val="0067301D"/>
    <w:rsid w:val="0067422A"/>
    <w:rsid w:val="006746A1"/>
    <w:rsid w:val="00674CC3"/>
    <w:rsid w:val="006751C5"/>
    <w:rsid w:val="0067547C"/>
    <w:rsid w:val="0067569C"/>
    <w:rsid w:val="006756C0"/>
    <w:rsid w:val="00676049"/>
    <w:rsid w:val="006767E0"/>
    <w:rsid w:val="006769A9"/>
    <w:rsid w:val="00676BBC"/>
    <w:rsid w:val="00677612"/>
    <w:rsid w:val="00677CB5"/>
    <w:rsid w:val="00677D69"/>
    <w:rsid w:val="00677FAF"/>
    <w:rsid w:val="0068047A"/>
    <w:rsid w:val="00680FF7"/>
    <w:rsid w:val="0068161C"/>
    <w:rsid w:val="006820CC"/>
    <w:rsid w:val="00682588"/>
    <w:rsid w:val="006828AA"/>
    <w:rsid w:val="00682C8A"/>
    <w:rsid w:val="00683459"/>
    <w:rsid w:val="00683FC4"/>
    <w:rsid w:val="00684755"/>
    <w:rsid w:val="006856D9"/>
    <w:rsid w:val="00685DAA"/>
    <w:rsid w:val="00687078"/>
    <w:rsid w:val="00687305"/>
    <w:rsid w:val="0068749D"/>
    <w:rsid w:val="00687AFF"/>
    <w:rsid w:val="00691148"/>
    <w:rsid w:val="00691C5F"/>
    <w:rsid w:val="006924A4"/>
    <w:rsid w:val="00694C7E"/>
    <w:rsid w:val="006950B0"/>
    <w:rsid w:val="00695146"/>
    <w:rsid w:val="0069566A"/>
    <w:rsid w:val="00695C44"/>
    <w:rsid w:val="0069626D"/>
    <w:rsid w:val="00696878"/>
    <w:rsid w:val="00697D49"/>
    <w:rsid w:val="00697DAB"/>
    <w:rsid w:val="006A0B4A"/>
    <w:rsid w:val="006A0B79"/>
    <w:rsid w:val="006A198B"/>
    <w:rsid w:val="006A19B4"/>
    <w:rsid w:val="006A2719"/>
    <w:rsid w:val="006A2A36"/>
    <w:rsid w:val="006A2B8B"/>
    <w:rsid w:val="006A3069"/>
    <w:rsid w:val="006A3782"/>
    <w:rsid w:val="006A3EF1"/>
    <w:rsid w:val="006A46CE"/>
    <w:rsid w:val="006A57EA"/>
    <w:rsid w:val="006A6402"/>
    <w:rsid w:val="006A6B3E"/>
    <w:rsid w:val="006A75AC"/>
    <w:rsid w:val="006A7792"/>
    <w:rsid w:val="006A7F90"/>
    <w:rsid w:val="006B0EBA"/>
    <w:rsid w:val="006B1577"/>
    <w:rsid w:val="006B1854"/>
    <w:rsid w:val="006B233A"/>
    <w:rsid w:val="006B28DE"/>
    <w:rsid w:val="006B299B"/>
    <w:rsid w:val="006B2A0F"/>
    <w:rsid w:val="006B2E6D"/>
    <w:rsid w:val="006B302B"/>
    <w:rsid w:val="006B3B51"/>
    <w:rsid w:val="006B3E7E"/>
    <w:rsid w:val="006B4149"/>
    <w:rsid w:val="006B42E8"/>
    <w:rsid w:val="006B617F"/>
    <w:rsid w:val="006B71C6"/>
    <w:rsid w:val="006C0287"/>
    <w:rsid w:val="006C0415"/>
    <w:rsid w:val="006C049A"/>
    <w:rsid w:val="006C0F12"/>
    <w:rsid w:val="006C23EA"/>
    <w:rsid w:val="006C284E"/>
    <w:rsid w:val="006C2A54"/>
    <w:rsid w:val="006C2DFC"/>
    <w:rsid w:val="006C419B"/>
    <w:rsid w:val="006C51D1"/>
    <w:rsid w:val="006C52E2"/>
    <w:rsid w:val="006C57CF"/>
    <w:rsid w:val="006C62B6"/>
    <w:rsid w:val="006C6365"/>
    <w:rsid w:val="006C69DA"/>
    <w:rsid w:val="006C74A9"/>
    <w:rsid w:val="006C7943"/>
    <w:rsid w:val="006D05C4"/>
    <w:rsid w:val="006D2B9D"/>
    <w:rsid w:val="006D2F8E"/>
    <w:rsid w:val="006D3241"/>
    <w:rsid w:val="006D37E9"/>
    <w:rsid w:val="006D3E8E"/>
    <w:rsid w:val="006D5193"/>
    <w:rsid w:val="006D5848"/>
    <w:rsid w:val="006D6B44"/>
    <w:rsid w:val="006D778D"/>
    <w:rsid w:val="006E07A4"/>
    <w:rsid w:val="006E1B2B"/>
    <w:rsid w:val="006E1C4F"/>
    <w:rsid w:val="006E1D0C"/>
    <w:rsid w:val="006E3B55"/>
    <w:rsid w:val="006E4504"/>
    <w:rsid w:val="006E4B23"/>
    <w:rsid w:val="006E501A"/>
    <w:rsid w:val="006E5592"/>
    <w:rsid w:val="006E5C7B"/>
    <w:rsid w:val="006E6743"/>
    <w:rsid w:val="006E7748"/>
    <w:rsid w:val="006E780D"/>
    <w:rsid w:val="006E7DC2"/>
    <w:rsid w:val="006F0F29"/>
    <w:rsid w:val="006F1033"/>
    <w:rsid w:val="006F1CD5"/>
    <w:rsid w:val="006F21F5"/>
    <w:rsid w:val="006F2C28"/>
    <w:rsid w:val="006F358F"/>
    <w:rsid w:val="006F3838"/>
    <w:rsid w:val="006F3C0B"/>
    <w:rsid w:val="006F4772"/>
    <w:rsid w:val="006F5471"/>
    <w:rsid w:val="006F6056"/>
    <w:rsid w:val="006F6378"/>
    <w:rsid w:val="006F7590"/>
    <w:rsid w:val="006F788F"/>
    <w:rsid w:val="006F7A99"/>
    <w:rsid w:val="00700254"/>
    <w:rsid w:val="00700ABF"/>
    <w:rsid w:val="00701039"/>
    <w:rsid w:val="00701371"/>
    <w:rsid w:val="00701E99"/>
    <w:rsid w:val="0070228B"/>
    <w:rsid w:val="007022B3"/>
    <w:rsid w:val="00702CCF"/>
    <w:rsid w:val="00702CFF"/>
    <w:rsid w:val="00702FAD"/>
    <w:rsid w:val="00703011"/>
    <w:rsid w:val="00703555"/>
    <w:rsid w:val="00703A77"/>
    <w:rsid w:val="007041E1"/>
    <w:rsid w:val="00704457"/>
    <w:rsid w:val="007045CA"/>
    <w:rsid w:val="00704F1D"/>
    <w:rsid w:val="00705442"/>
    <w:rsid w:val="00706514"/>
    <w:rsid w:val="007065BD"/>
    <w:rsid w:val="0070675A"/>
    <w:rsid w:val="0070747B"/>
    <w:rsid w:val="00707682"/>
    <w:rsid w:val="00707806"/>
    <w:rsid w:val="0071090A"/>
    <w:rsid w:val="00710A1B"/>
    <w:rsid w:val="00710D2E"/>
    <w:rsid w:val="0071178A"/>
    <w:rsid w:val="00711D5D"/>
    <w:rsid w:val="00712917"/>
    <w:rsid w:val="00713170"/>
    <w:rsid w:val="0071433C"/>
    <w:rsid w:val="0071523D"/>
    <w:rsid w:val="007155BD"/>
    <w:rsid w:val="00716394"/>
    <w:rsid w:val="00716728"/>
    <w:rsid w:val="007172C5"/>
    <w:rsid w:val="0071768A"/>
    <w:rsid w:val="00717796"/>
    <w:rsid w:val="00720CB1"/>
    <w:rsid w:val="00721D7F"/>
    <w:rsid w:val="00721DF3"/>
    <w:rsid w:val="007239B3"/>
    <w:rsid w:val="00723ADD"/>
    <w:rsid w:val="00724158"/>
    <w:rsid w:val="00724293"/>
    <w:rsid w:val="00724B59"/>
    <w:rsid w:val="00724BE8"/>
    <w:rsid w:val="00727AC3"/>
    <w:rsid w:val="00727C73"/>
    <w:rsid w:val="007302B7"/>
    <w:rsid w:val="00730A70"/>
    <w:rsid w:val="00730D1E"/>
    <w:rsid w:val="0073171A"/>
    <w:rsid w:val="00732043"/>
    <w:rsid w:val="00732AB8"/>
    <w:rsid w:val="007335BB"/>
    <w:rsid w:val="00733C8A"/>
    <w:rsid w:val="00734670"/>
    <w:rsid w:val="00734CB7"/>
    <w:rsid w:val="00734CEE"/>
    <w:rsid w:val="007352CB"/>
    <w:rsid w:val="00736528"/>
    <w:rsid w:val="00736681"/>
    <w:rsid w:val="007371F5"/>
    <w:rsid w:val="00737676"/>
    <w:rsid w:val="0073781F"/>
    <w:rsid w:val="00737F13"/>
    <w:rsid w:val="007403E4"/>
    <w:rsid w:val="0074078B"/>
    <w:rsid w:val="00741C28"/>
    <w:rsid w:val="007422E8"/>
    <w:rsid w:val="007428C1"/>
    <w:rsid w:val="00742E64"/>
    <w:rsid w:val="00742F02"/>
    <w:rsid w:val="00743341"/>
    <w:rsid w:val="007437C0"/>
    <w:rsid w:val="00743DDA"/>
    <w:rsid w:val="00744B13"/>
    <w:rsid w:val="00744B8F"/>
    <w:rsid w:val="0074511D"/>
    <w:rsid w:val="0074529F"/>
    <w:rsid w:val="0074553A"/>
    <w:rsid w:val="00745720"/>
    <w:rsid w:val="00745BF8"/>
    <w:rsid w:val="007470CC"/>
    <w:rsid w:val="0074733F"/>
    <w:rsid w:val="00747A2F"/>
    <w:rsid w:val="0075045F"/>
    <w:rsid w:val="0075053F"/>
    <w:rsid w:val="0075182E"/>
    <w:rsid w:val="00751BE7"/>
    <w:rsid w:val="00752A91"/>
    <w:rsid w:val="00752ABC"/>
    <w:rsid w:val="00752FCE"/>
    <w:rsid w:val="00753687"/>
    <w:rsid w:val="0075409A"/>
    <w:rsid w:val="00754A49"/>
    <w:rsid w:val="00755062"/>
    <w:rsid w:val="00755E29"/>
    <w:rsid w:val="007565DF"/>
    <w:rsid w:val="007568A4"/>
    <w:rsid w:val="00756FFD"/>
    <w:rsid w:val="0075725D"/>
    <w:rsid w:val="00757574"/>
    <w:rsid w:val="007600A8"/>
    <w:rsid w:val="00761713"/>
    <w:rsid w:val="0076196A"/>
    <w:rsid w:val="00761D76"/>
    <w:rsid w:val="00762071"/>
    <w:rsid w:val="0076239C"/>
    <w:rsid w:val="00763175"/>
    <w:rsid w:val="00763279"/>
    <w:rsid w:val="00763AD1"/>
    <w:rsid w:val="007648C2"/>
    <w:rsid w:val="00764AFC"/>
    <w:rsid w:val="00764E08"/>
    <w:rsid w:val="007659C4"/>
    <w:rsid w:val="00765BDD"/>
    <w:rsid w:val="00765C90"/>
    <w:rsid w:val="00765EFB"/>
    <w:rsid w:val="007676CF"/>
    <w:rsid w:val="00770FCE"/>
    <w:rsid w:val="0077287F"/>
    <w:rsid w:val="00772CA2"/>
    <w:rsid w:val="00773B63"/>
    <w:rsid w:val="00774169"/>
    <w:rsid w:val="0077443A"/>
    <w:rsid w:val="007747BC"/>
    <w:rsid w:val="00775056"/>
    <w:rsid w:val="007757ED"/>
    <w:rsid w:val="00775AAD"/>
    <w:rsid w:val="00775EC6"/>
    <w:rsid w:val="00776249"/>
    <w:rsid w:val="007769BE"/>
    <w:rsid w:val="00776AED"/>
    <w:rsid w:val="00776B6B"/>
    <w:rsid w:val="00777AB3"/>
    <w:rsid w:val="00777F0F"/>
    <w:rsid w:val="00780623"/>
    <w:rsid w:val="00780638"/>
    <w:rsid w:val="00781B36"/>
    <w:rsid w:val="00781BE7"/>
    <w:rsid w:val="0078233C"/>
    <w:rsid w:val="00783C59"/>
    <w:rsid w:val="00783CA5"/>
    <w:rsid w:val="007841D8"/>
    <w:rsid w:val="00785AA0"/>
    <w:rsid w:val="007868D3"/>
    <w:rsid w:val="00787FBC"/>
    <w:rsid w:val="00790FDD"/>
    <w:rsid w:val="00791779"/>
    <w:rsid w:val="007926FF"/>
    <w:rsid w:val="007927A6"/>
    <w:rsid w:val="00792A46"/>
    <w:rsid w:val="00792C98"/>
    <w:rsid w:val="007934A2"/>
    <w:rsid w:val="0079399D"/>
    <w:rsid w:val="007957BF"/>
    <w:rsid w:val="00795F20"/>
    <w:rsid w:val="0079642E"/>
    <w:rsid w:val="00796A83"/>
    <w:rsid w:val="00797555"/>
    <w:rsid w:val="00797E35"/>
    <w:rsid w:val="00797F70"/>
    <w:rsid w:val="007A0B58"/>
    <w:rsid w:val="007A2C83"/>
    <w:rsid w:val="007A51A5"/>
    <w:rsid w:val="007A670C"/>
    <w:rsid w:val="007A6E51"/>
    <w:rsid w:val="007A7A37"/>
    <w:rsid w:val="007A7C77"/>
    <w:rsid w:val="007B04AE"/>
    <w:rsid w:val="007B0780"/>
    <w:rsid w:val="007B086B"/>
    <w:rsid w:val="007B0C2A"/>
    <w:rsid w:val="007B1235"/>
    <w:rsid w:val="007B133D"/>
    <w:rsid w:val="007B152F"/>
    <w:rsid w:val="007B1DA0"/>
    <w:rsid w:val="007B208F"/>
    <w:rsid w:val="007B2415"/>
    <w:rsid w:val="007B2A8B"/>
    <w:rsid w:val="007B3AC8"/>
    <w:rsid w:val="007B4DD4"/>
    <w:rsid w:val="007B4FFC"/>
    <w:rsid w:val="007B50CA"/>
    <w:rsid w:val="007B5304"/>
    <w:rsid w:val="007B608C"/>
    <w:rsid w:val="007B6B02"/>
    <w:rsid w:val="007B7B33"/>
    <w:rsid w:val="007B7B34"/>
    <w:rsid w:val="007B7EC4"/>
    <w:rsid w:val="007C0E0F"/>
    <w:rsid w:val="007C14EF"/>
    <w:rsid w:val="007C3746"/>
    <w:rsid w:val="007C3FF1"/>
    <w:rsid w:val="007C5510"/>
    <w:rsid w:val="007C66E4"/>
    <w:rsid w:val="007C6E5F"/>
    <w:rsid w:val="007C7689"/>
    <w:rsid w:val="007C7A94"/>
    <w:rsid w:val="007D0696"/>
    <w:rsid w:val="007D0718"/>
    <w:rsid w:val="007D0A0B"/>
    <w:rsid w:val="007D1135"/>
    <w:rsid w:val="007D1209"/>
    <w:rsid w:val="007D14C6"/>
    <w:rsid w:val="007D1729"/>
    <w:rsid w:val="007D1A24"/>
    <w:rsid w:val="007D1C80"/>
    <w:rsid w:val="007D272B"/>
    <w:rsid w:val="007D273A"/>
    <w:rsid w:val="007D2B47"/>
    <w:rsid w:val="007D3DEF"/>
    <w:rsid w:val="007D401B"/>
    <w:rsid w:val="007D5609"/>
    <w:rsid w:val="007D5F00"/>
    <w:rsid w:val="007D6143"/>
    <w:rsid w:val="007D6696"/>
    <w:rsid w:val="007D66C6"/>
    <w:rsid w:val="007D67D3"/>
    <w:rsid w:val="007E1072"/>
    <w:rsid w:val="007E1618"/>
    <w:rsid w:val="007E1886"/>
    <w:rsid w:val="007E1B9E"/>
    <w:rsid w:val="007E1DE6"/>
    <w:rsid w:val="007E1F5A"/>
    <w:rsid w:val="007E2324"/>
    <w:rsid w:val="007E2B5B"/>
    <w:rsid w:val="007E359A"/>
    <w:rsid w:val="007E3694"/>
    <w:rsid w:val="007E4E7E"/>
    <w:rsid w:val="007E532E"/>
    <w:rsid w:val="007E6BEE"/>
    <w:rsid w:val="007E75FF"/>
    <w:rsid w:val="007E76F3"/>
    <w:rsid w:val="007E7956"/>
    <w:rsid w:val="007E7C95"/>
    <w:rsid w:val="007E7D14"/>
    <w:rsid w:val="007E7FD0"/>
    <w:rsid w:val="007F0340"/>
    <w:rsid w:val="007F046A"/>
    <w:rsid w:val="007F060D"/>
    <w:rsid w:val="007F0815"/>
    <w:rsid w:val="007F0865"/>
    <w:rsid w:val="007F2E7F"/>
    <w:rsid w:val="007F3168"/>
    <w:rsid w:val="007F338A"/>
    <w:rsid w:val="007F37FC"/>
    <w:rsid w:val="007F3D59"/>
    <w:rsid w:val="007F3E41"/>
    <w:rsid w:val="007F4001"/>
    <w:rsid w:val="007F45F0"/>
    <w:rsid w:val="007F474A"/>
    <w:rsid w:val="007F4B59"/>
    <w:rsid w:val="007F621C"/>
    <w:rsid w:val="007F6B48"/>
    <w:rsid w:val="0080017D"/>
    <w:rsid w:val="00800319"/>
    <w:rsid w:val="0080084A"/>
    <w:rsid w:val="00800A4C"/>
    <w:rsid w:val="00800F26"/>
    <w:rsid w:val="0080168F"/>
    <w:rsid w:val="008018F2"/>
    <w:rsid w:val="00802C52"/>
    <w:rsid w:val="00803829"/>
    <w:rsid w:val="00804A8D"/>
    <w:rsid w:val="00804CF2"/>
    <w:rsid w:val="008050CD"/>
    <w:rsid w:val="008058F2"/>
    <w:rsid w:val="00805C5A"/>
    <w:rsid w:val="00806D95"/>
    <w:rsid w:val="00806DE5"/>
    <w:rsid w:val="00806F0B"/>
    <w:rsid w:val="00806F5E"/>
    <w:rsid w:val="008070BB"/>
    <w:rsid w:val="008077B2"/>
    <w:rsid w:val="00807BE0"/>
    <w:rsid w:val="008102BF"/>
    <w:rsid w:val="00810391"/>
    <w:rsid w:val="00810708"/>
    <w:rsid w:val="0081097D"/>
    <w:rsid w:val="00810E52"/>
    <w:rsid w:val="008118A5"/>
    <w:rsid w:val="00811B51"/>
    <w:rsid w:val="00811F79"/>
    <w:rsid w:val="008121C5"/>
    <w:rsid w:val="008125A8"/>
    <w:rsid w:val="00812C96"/>
    <w:rsid w:val="00813C9E"/>
    <w:rsid w:val="00814C4F"/>
    <w:rsid w:val="00814CBF"/>
    <w:rsid w:val="00814EA6"/>
    <w:rsid w:val="008150B5"/>
    <w:rsid w:val="008165E7"/>
    <w:rsid w:val="00817CFE"/>
    <w:rsid w:val="00817FB6"/>
    <w:rsid w:val="00820F9B"/>
    <w:rsid w:val="0082164C"/>
    <w:rsid w:val="0082170B"/>
    <w:rsid w:val="00821D78"/>
    <w:rsid w:val="00823330"/>
    <w:rsid w:val="008236C9"/>
    <w:rsid w:val="00823900"/>
    <w:rsid w:val="00823C44"/>
    <w:rsid w:val="008240E1"/>
    <w:rsid w:val="008248B0"/>
    <w:rsid w:val="00825BE6"/>
    <w:rsid w:val="0082615F"/>
    <w:rsid w:val="00826203"/>
    <w:rsid w:val="0082622E"/>
    <w:rsid w:val="0082635F"/>
    <w:rsid w:val="0082660C"/>
    <w:rsid w:val="008268BA"/>
    <w:rsid w:val="0082751D"/>
    <w:rsid w:val="00827744"/>
    <w:rsid w:val="00830515"/>
    <w:rsid w:val="00831832"/>
    <w:rsid w:val="00831CDE"/>
    <w:rsid w:val="00831CED"/>
    <w:rsid w:val="00831F39"/>
    <w:rsid w:val="00832183"/>
    <w:rsid w:val="00832A4C"/>
    <w:rsid w:val="00832F74"/>
    <w:rsid w:val="0083333D"/>
    <w:rsid w:val="008339B1"/>
    <w:rsid w:val="00834345"/>
    <w:rsid w:val="00835911"/>
    <w:rsid w:val="00836039"/>
    <w:rsid w:val="0083651D"/>
    <w:rsid w:val="00836787"/>
    <w:rsid w:val="00837199"/>
    <w:rsid w:val="008374A1"/>
    <w:rsid w:val="00840530"/>
    <w:rsid w:val="0084078E"/>
    <w:rsid w:val="0084095A"/>
    <w:rsid w:val="00842B0F"/>
    <w:rsid w:val="008431DA"/>
    <w:rsid w:val="008432AB"/>
    <w:rsid w:val="00843C85"/>
    <w:rsid w:val="00844E25"/>
    <w:rsid w:val="008458A5"/>
    <w:rsid w:val="00845C84"/>
    <w:rsid w:val="00846AAF"/>
    <w:rsid w:val="00847789"/>
    <w:rsid w:val="008478B5"/>
    <w:rsid w:val="00847E4D"/>
    <w:rsid w:val="00850B0A"/>
    <w:rsid w:val="00850ECD"/>
    <w:rsid w:val="00850F05"/>
    <w:rsid w:val="00851350"/>
    <w:rsid w:val="00851719"/>
    <w:rsid w:val="00851D0F"/>
    <w:rsid w:val="008533BF"/>
    <w:rsid w:val="00853650"/>
    <w:rsid w:val="00853990"/>
    <w:rsid w:val="00853E33"/>
    <w:rsid w:val="00854299"/>
    <w:rsid w:val="00855ACD"/>
    <w:rsid w:val="00856C1F"/>
    <w:rsid w:val="00857516"/>
    <w:rsid w:val="00857C2D"/>
    <w:rsid w:val="00857C2E"/>
    <w:rsid w:val="00857E8E"/>
    <w:rsid w:val="008600BB"/>
    <w:rsid w:val="00860725"/>
    <w:rsid w:val="00860FE2"/>
    <w:rsid w:val="00861F77"/>
    <w:rsid w:val="0086381D"/>
    <w:rsid w:val="00863BAB"/>
    <w:rsid w:val="00863D69"/>
    <w:rsid w:val="00864733"/>
    <w:rsid w:val="008648A3"/>
    <w:rsid w:val="00864A66"/>
    <w:rsid w:val="00864B96"/>
    <w:rsid w:val="00864D98"/>
    <w:rsid w:val="00865535"/>
    <w:rsid w:val="008666B8"/>
    <w:rsid w:val="0086706A"/>
    <w:rsid w:val="00867D6D"/>
    <w:rsid w:val="008700AE"/>
    <w:rsid w:val="00870E01"/>
    <w:rsid w:val="00872E79"/>
    <w:rsid w:val="008731D4"/>
    <w:rsid w:val="00873DAD"/>
    <w:rsid w:val="00873EA6"/>
    <w:rsid w:val="0087418F"/>
    <w:rsid w:val="008747BE"/>
    <w:rsid w:val="00875075"/>
    <w:rsid w:val="008750A3"/>
    <w:rsid w:val="0087511C"/>
    <w:rsid w:val="008758CA"/>
    <w:rsid w:val="00876131"/>
    <w:rsid w:val="00876F94"/>
    <w:rsid w:val="00877584"/>
    <w:rsid w:val="0088017F"/>
    <w:rsid w:val="0088193B"/>
    <w:rsid w:val="00881BCC"/>
    <w:rsid w:val="00882171"/>
    <w:rsid w:val="0088273D"/>
    <w:rsid w:val="008828DE"/>
    <w:rsid w:val="00882E57"/>
    <w:rsid w:val="00882E66"/>
    <w:rsid w:val="00883386"/>
    <w:rsid w:val="0088349C"/>
    <w:rsid w:val="00883CE7"/>
    <w:rsid w:val="00883E22"/>
    <w:rsid w:val="008840FB"/>
    <w:rsid w:val="00884334"/>
    <w:rsid w:val="008845E8"/>
    <w:rsid w:val="008846E4"/>
    <w:rsid w:val="008846EB"/>
    <w:rsid w:val="00885B58"/>
    <w:rsid w:val="00886CFF"/>
    <w:rsid w:val="0088709A"/>
    <w:rsid w:val="00887DCE"/>
    <w:rsid w:val="0089054A"/>
    <w:rsid w:val="008906BC"/>
    <w:rsid w:val="0089205A"/>
    <w:rsid w:val="00892216"/>
    <w:rsid w:val="00893001"/>
    <w:rsid w:val="00893C10"/>
    <w:rsid w:val="00893CB4"/>
    <w:rsid w:val="00895C6C"/>
    <w:rsid w:val="0089614A"/>
    <w:rsid w:val="00896793"/>
    <w:rsid w:val="0089681B"/>
    <w:rsid w:val="0089686D"/>
    <w:rsid w:val="00897A00"/>
    <w:rsid w:val="008A00EE"/>
    <w:rsid w:val="008A01DC"/>
    <w:rsid w:val="008A067D"/>
    <w:rsid w:val="008A13E2"/>
    <w:rsid w:val="008A13F4"/>
    <w:rsid w:val="008A1BA0"/>
    <w:rsid w:val="008A20A3"/>
    <w:rsid w:val="008A396E"/>
    <w:rsid w:val="008A3B8B"/>
    <w:rsid w:val="008A3FC0"/>
    <w:rsid w:val="008A4369"/>
    <w:rsid w:val="008A4558"/>
    <w:rsid w:val="008A45E3"/>
    <w:rsid w:val="008A4C04"/>
    <w:rsid w:val="008A5138"/>
    <w:rsid w:val="008A5539"/>
    <w:rsid w:val="008A634E"/>
    <w:rsid w:val="008A68F1"/>
    <w:rsid w:val="008B013F"/>
    <w:rsid w:val="008B1091"/>
    <w:rsid w:val="008B12B1"/>
    <w:rsid w:val="008B23AA"/>
    <w:rsid w:val="008B24CE"/>
    <w:rsid w:val="008B2658"/>
    <w:rsid w:val="008B31F0"/>
    <w:rsid w:val="008B3AEB"/>
    <w:rsid w:val="008B45E3"/>
    <w:rsid w:val="008B4D89"/>
    <w:rsid w:val="008B4F94"/>
    <w:rsid w:val="008B6017"/>
    <w:rsid w:val="008B6023"/>
    <w:rsid w:val="008B60A0"/>
    <w:rsid w:val="008B66FA"/>
    <w:rsid w:val="008B6B19"/>
    <w:rsid w:val="008B700E"/>
    <w:rsid w:val="008B7DF6"/>
    <w:rsid w:val="008C0170"/>
    <w:rsid w:val="008C04CA"/>
    <w:rsid w:val="008C04F3"/>
    <w:rsid w:val="008C1EF9"/>
    <w:rsid w:val="008C1FF1"/>
    <w:rsid w:val="008C3198"/>
    <w:rsid w:val="008C37D0"/>
    <w:rsid w:val="008C3E32"/>
    <w:rsid w:val="008C4C11"/>
    <w:rsid w:val="008C5134"/>
    <w:rsid w:val="008C5FE5"/>
    <w:rsid w:val="008C7550"/>
    <w:rsid w:val="008C7FCE"/>
    <w:rsid w:val="008D0247"/>
    <w:rsid w:val="008D0258"/>
    <w:rsid w:val="008D1460"/>
    <w:rsid w:val="008D1668"/>
    <w:rsid w:val="008D19F7"/>
    <w:rsid w:val="008D1CA1"/>
    <w:rsid w:val="008D2279"/>
    <w:rsid w:val="008D2E1D"/>
    <w:rsid w:val="008D32AD"/>
    <w:rsid w:val="008D3CCB"/>
    <w:rsid w:val="008D3E06"/>
    <w:rsid w:val="008D3F38"/>
    <w:rsid w:val="008D5341"/>
    <w:rsid w:val="008D5346"/>
    <w:rsid w:val="008D616E"/>
    <w:rsid w:val="008D6F15"/>
    <w:rsid w:val="008E1574"/>
    <w:rsid w:val="008E1A10"/>
    <w:rsid w:val="008E2A32"/>
    <w:rsid w:val="008E37BB"/>
    <w:rsid w:val="008E40FA"/>
    <w:rsid w:val="008E582B"/>
    <w:rsid w:val="008E5F14"/>
    <w:rsid w:val="008E6450"/>
    <w:rsid w:val="008E6E2C"/>
    <w:rsid w:val="008E720A"/>
    <w:rsid w:val="008E730A"/>
    <w:rsid w:val="008E7447"/>
    <w:rsid w:val="008F0BDA"/>
    <w:rsid w:val="008F1D5A"/>
    <w:rsid w:val="008F240C"/>
    <w:rsid w:val="008F246A"/>
    <w:rsid w:val="008F2940"/>
    <w:rsid w:val="008F2F15"/>
    <w:rsid w:val="008F3395"/>
    <w:rsid w:val="008F5167"/>
    <w:rsid w:val="008F51CB"/>
    <w:rsid w:val="008F55AB"/>
    <w:rsid w:val="008F5695"/>
    <w:rsid w:val="008F5CB8"/>
    <w:rsid w:val="008F5EA3"/>
    <w:rsid w:val="008F5EB7"/>
    <w:rsid w:val="008F6410"/>
    <w:rsid w:val="008F6A60"/>
    <w:rsid w:val="008F6F12"/>
    <w:rsid w:val="008F7E3F"/>
    <w:rsid w:val="009022D5"/>
    <w:rsid w:val="00902477"/>
    <w:rsid w:val="00902C59"/>
    <w:rsid w:val="009031D0"/>
    <w:rsid w:val="009033E6"/>
    <w:rsid w:val="009034AF"/>
    <w:rsid w:val="00903A59"/>
    <w:rsid w:val="00903EFC"/>
    <w:rsid w:val="00904FCE"/>
    <w:rsid w:val="009052E9"/>
    <w:rsid w:val="00905E83"/>
    <w:rsid w:val="00905FEE"/>
    <w:rsid w:val="00906382"/>
    <w:rsid w:val="00906C43"/>
    <w:rsid w:val="00910279"/>
    <w:rsid w:val="00910BFF"/>
    <w:rsid w:val="009115A7"/>
    <w:rsid w:val="00911A4D"/>
    <w:rsid w:val="00911D15"/>
    <w:rsid w:val="009120DC"/>
    <w:rsid w:val="00912561"/>
    <w:rsid w:val="00912FE2"/>
    <w:rsid w:val="00913018"/>
    <w:rsid w:val="00913083"/>
    <w:rsid w:val="009134A3"/>
    <w:rsid w:val="00913CE3"/>
    <w:rsid w:val="00913CF9"/>
    <w:rsid w:val="009140A3"/>
    <w:rsid w:val="0091461B"/>
    <w:rsid w:val="00915284"/>
    <w:rsid w:val="00915322"/>
    <w:rsid w:val="0091537E"/>
    <w:rsid w:val="0091554E"/>
    <w:rsid w:val="009159A2"/>
    <w:rsid w:val="00916B68"/>
    <w:rsid w:val="00917D4B"/>
    <w:rsid w:val="0092029F"/>
    <w:rsid w:val="009206E2"/>
    <w:rsid w:val="009222D4"/>
    <w:rsid w:val="009225DF"/>
    <w:rsid w:val="009226A2"/>
    <w:rsid w:val="0092338A"/>
    <w:rsid w:val="0092346B"/>
    <w:rsid w:val="00923739"/>
    <w:rsid w:val="00923A57"/>
    <w:rsid w:val="009248C6"/>
    <w:rsid w:val="009256B7"/>
    <w:rsid w:val="00925893"/>
    <w:rsid w:val="00925A6D"/>
    <w:rsid w:val="00926486"/>
    <w:rsid w:val="00926663"/>
    <w:rsid w:val="00927560"/>
    <w:rsid w:val="009277D4"/>
    <w:rsid w:val="00927A0F"/>
    <w:rsid w:val="00930E73"/>
    <w:rsid w:val="00932F5D"/>
    <w:rsid w:val="009335B2"/>
    <w:rsid w:val="009338A9"/>
    <w:rsid w:val="00933FEF"/>
    <w:rsid w:val="0093457D"/>
    <w:rsid w:val="009349F9"/>
    <w:rsid w:val="00934DD0"/>
    <w:rsid w:val="009355FE"/>
    <w:rsid w:val="00935870"/>
    <w:rsid w:val="0094002D"/>
    <w:rsid w:val="009407A3"/>
    <w:rsid w:val="00941D27"/>
    <w:rsid w:val="0094220A"/>
    <w:rsid w:val="0094221B"/>
    <w:rsid w:val="00942AEA"/>
    <w:rsid w:val="00943691"/>
    <w:rsid w:val="00943A68"/>
    <w:rsid w:val="009445CC"/>
    <w:rsid w:val="00944B31"/>
    <w:rsid w:val="00945045"/>
    <w:rsid w:val="009453F9"/>
    <w:rsid w:val="009454EA"/>
    <w:rsid w:val="009456AC"/>
    <w:rsid w:val="00945C7D"/>
    <w:rsid w:val="00946277"/>
    <w:rsid w:val="00947FC0"/>
    <w:rsid w:val="00950485"/>
    <w:rsid w:val="00950B2A"/>
    <w:rsid w:val="009510E9"/>
    <w:rsid w:val="00951BD9"/>
    <w:rsid w:val="00951FF8"/>
    <w:rsid w:val="0095219E"/>
    <w:rsid w:val="00952586"/>
    <w:rsid w:val="00952C82"/>
    <w:rsid w:val="00953C85"/>
    <w:rsid w:val="00954183"/>
    <w:rsid w:val="009546B5"/>
    <w:rsid w:val="00954E8F"/>
    <w:rsid w:val="00954F97"/>
    <w:rsid w:val="00955775"/>
    <w:rsid w:val="009567C7"/>
    <w:rsid w:val="0095680B"/>
    <w:rsid w:val="00957392"/>
    <w:rsid w:val="00957611"/>
    <w:rsid w:val="00960D76"/>
    <w:rsid w:val="009610DD"/>
    <w:rsid w:val="00961E3E"/>
    <w:rsid w:val="00962B44"/>
    <w:rsid w:val="00964DD9"/>
    <w:rsid w:val="00965832"/>
    <w:rsid w:val="00965A5E"/>
    <w:rsid w:val="00965A65"/>
    <w:rsid w:val="00965ABD"/>
    <w:rsid w:val="009668C9"/>
    <w:rsid w:val="00966CA5"/>
    <w:rsid w:val="00966F9D"/>
    <w:rsid w:val="00966FBF"/>
    <w:rsid w:val="0096706F"/>
    <w:rsid w:val="009679C8"/>
    <w:rsid w:val="009700BB"/>
    <w:rsid w:val="009700CA"/>
    <w:rsid w:val="009705F9"/>
    <w:rsid w:val="00970993"/>
    <w:rsid w:val="0097176A"/>
    <w:rsid w:val="00971CB2"/>
    <w:rsid w:val="00971FDC"/>
    <w:rsid w:val="00972B0B"/>
    <w:rsid w:val="0097338D"/>
    <w:rsid w:val="0097345D"/>
    <w:rsid w:val="0097384B"/>
    <w:rsid w:val="00974A63"/>
    <w:rsid w:val="00974E65"/>
    <w:rsid w:val="00974EC8"/>
    <w:rsid w:val="00974FA6"/>
    <w:rsid w:val="009755B4"/>
    <w:rsid w:val="00975BA0"/>
    <w:rsid w:val="009765A0"/>
    <w:rsid w:val="0097750A"/>
    <w:rsid w:val="0097774E"/>
    <w:rsid w:val="00977823"/>
    <w:rsid w:val="00980076"/>
    <w:rsid w:val="00980944"/>
    <w:rsid w:val="0098102B"/>
    <w:rsid w:val="0098137C"/>
    <w:rsid w:val="00981644"/>
    <w:rsid w:val="009817E1"/>
    <w:rsid w:val="009817F2"/>
    <w:rsid w:val="00982382"/>
    <w:rsid w:val="009826ED"/>
    <w:rsid w:val="00982C26"/>
    <w:rsid w:val="00983953"/>
    <w:rsid w:val="00983F42"/>
    <w:rsid w:val="00984025"/>
    <w:rsid w:val="009841F8"/>
    <w:rsid w:val="0098440D"/>
    <w:rsid w:val="00986044"/>
    <w:rsid w:val="009868C3"/>
    <w:rsid w:val="00986DEC"/>
    <w:rsid w:val="00987151"/>
    <w:rsid w:val="009872B5"/>
    <w:rsid w:val="00987B69"/>
    <w:rsid w:val="00987E6E"/>
    <w:rsid w:val="00990A81"/>
    <w:rsid w:val="009919B1"/>
    <w:rsid w:val="00991F1A"/>
    <w:rsid w:val="00992212"/>
    <w:rsid w:val="00992F00"/>
    <w:rsid w:val="0099359C"/>
    <w:rsid w:val="009945A0"/>
    <w:rsid w:val="009947C2"/>
    <w:rsid w:val="0099514C"/>
    <w:rsid w:val="00995261"/>
    <w:rsid w:val="00996E24"/>
    <w:rsid w:val="00997BB4"/>
    <w:rsid w:val="009A05A2"/>
    <w:rsid w:val="009A0886"/>
    <w:rsid w:val="009A0DE4"/>
    <w:rsid w:val="009A2782"/>
    <w:rsid w:val="009A2B9F"/>
    <w:rsid w:val="009A3B5C"/>
    <w:rsid w:val="009A3DB8"/>
    <w:rsid w:val="009A468A"/>
    <w:rsid w:val="009A52E2"/>
    <w:rsid w:val="009A63A4"/>
    <w:rsid w:val="009A705B"/>
    <w:rsid w:val="009A7CBD"/>
    <w:rsid w:val="009B29B4"/>
    <w:rsid w:val="009B2E88"/>
    <w:rsid w:val="009B2FAC"/>
    <w:rsid w:val="009B3E76"/>
    <w:rsid w:val="009B4EF2"/>
    <w:rsid w:val="009B50C5"/>
    <w:rsid w:val="009B561C"/>
    <w:rsid w:val="009B5932"/>
    <w:rsid w:val="009B5C74"/>
    <w:rsid w:val="009B5E8A"/>
    <w:rsid w:val="009B5FE4"/>
    <w:rsid w:val="009B652A"/>
    <w:rsid w:val="009B662B"/>
    <w:rsid w:val="009B68EF"/>
    <w:rsid w:val="009B6C15"/>
    <w:rsid w:val="009B74C2"/>
    <w:rsid w:val="009C00D5"/>
    <w:rsid w:val="009C0A37"/>
    <w:rsid w:val="009C0BCB"/>
    <w:rsid w:val="009C0E54"/>
    <w:rsid w:val="009C165E"/>
    <w:rsid w:val="009C202D"/>
    <w:rsid w:val="009C26D0"/>
    <w:rsid w:val="009C311B"/>
    <w:rsid w:val="009C4994"/>
    <w:rsid w:val="009C4C6B"/>
    <w:rsid w:val="009C65E3"/>
    <w:rsid w:val="009C6E2D"/>
    <w:rsid w:val="009C737F"/>
    <w:rsid w:val="009C7B63"/>
    <w:rsid w:val="009D2321"/>
    <w:rsid w:val="009D3451"/>
    <w:rsid w:val="009D4358"/>
    <w:rsid w:val="009D4707"/>
    <w:rsid w:val="009D4E10"/>
    <w:rsid w:val="009D5729"/>
    <w:rsid w:val="009D5BAF"/>
    <w:rsid w:val="009D6586"/>
    <w:rsid w:val="009D7355"/>
    <w:rsid w:val="009E008A"/>
    <w:rsid w:val="009E2474"/>
    <w:rsid w:val="009E4246"/>
    <w:rsid w:val="009E50D5"/>
    <w:rsid w:val="009E527B"/>
    <w:rsid w:val="009E52CD"/>
    <w:rsid w:val="009E5502"/>
    <w:rsid w:val="009E5B6D"/>
    <w:rsid w:val="009E6591"/>
    <w:rsid w:val="009E6924"/>
    <w:rsid w:val="009E6B2D"/>
    <w:rsid w:val="009E6FD4"/>
    <w:rsid w:val="009E717F"/>
    <w:rsid w:val="009E765F"/>
    <w:rsid w:val="009F0055"/>
    <w:rsid w:val="009F0347"/>
    <w:rsid w:val="009F0A70"/>
    <w:rsid w:val="009F20BE"/>
    <w:rsid w:val="009F317F"/>
    <w:rsid w:val="009F3F83"/>
    <w:rsid w:val="009F53FF"/>
    <w:rsid w:val="009F5BF5"/>
    <w:rsid w:val="009F610A"/>
    <w:rsid w:val="009F6D6B"/>
    <w:rsid w:val="009F758B"/>
    <w:rsid w:val="00A005EA"/>
    <w:rsid w:val="00A00BAE"/>
    <w:rsid w:val="00A00E88"/>
    <w:rsid w:val="00A023AE"/>
    <w:rsid w:val="00A023B2"/>
    <w:rsid w:val="00A02B66"/>
    <w:rsid w:val="00A0348E"/>
    <w:rsid w:val="00A03CE5"/>
    <w:rsid w:val="00A03D5A"/>
    <w:rsid w:val="00A0422D"/>
    <w:rsid w:val="00A04343"/>
    <w:rsid w:val="00A04D98"/>
    <w:rsid w:val="00A054BE"/>
    <w:rsid w:val="00A05542"/>
    <w:rsid w:val="00A05668"/>
    <w:rsid w:val="00A05D9A"/>
    <w:rsid w:val="00A06915"/>
    <w:rsid w:val="00A1012F"/>
    <w:rsid w:val="00A10312"/>
    <w:rsid w:val="00A105E9"/>
    <w:rsid w:val="00A10884"/>
    <w:rsid w:val="00A1146F"/>
    <w:rsid w:val="00A117FD"/>
    <w:rsid w:val="00A13AE3"/>
    <w:rsid w:val="00A148D4"/>
    <w:rsid w:val="00A158EB"/>
    <w:rsid w:val="00A15908"/>
    <w:rsid w:val="00A1649D"/>
    <w:rsid w:val="00A16C5B"/>
    <w:rsid w:val="00A202EC"/>
    <w:rsid w:val="00A20386"/>
    <w:rsid w:val="00A20DA1"/>
    <w:rsid w:val="00A21845"/>
    <w:rsid w:val="00A23DCC"/>
    <w:rsid w:val="00A24668"/>
    <w:rsid w:val="00A2470B"/>
    <w:rsid w:val="00A2511C"/>
    <w:rsid w:val="00A25822"/>
    <w:rsid w:val="00A26765"/>
    <w:rsid w:val="00A268AC"/>
    <w:rsid w:val="00A26C3A"/>
    <w:rsid w:val="00A26F67"/>
    <w:rsid w:val="00A273F9"/>
    <w:rsid w:val="00A27ADC"/>
    <w:rsid w:val="00A303C8"/>
    <w:rsid w:val="00A30D0D"/>
    <w:rsid w:val="00A31867"/>
    <w:rsid w:val="00A322D8"/>
    <w:rsid w:val="00A326A1"/>
    <w:rsid w:val="00A329A8"/>
    <w:rsid w:val="00A32BAF"/>
    <w:rsid w:val="00A32F12"/>
    <w:rsid w:val="00A3345B"/>
    <w:rsid w:val="00A338CC"/>
    <w:rsid w:val="00A33A34"/>
    <w:rsid w:val="00A34205"/>
    <w:rsid w:val="00A358D6"/>
    <w:rsid w:val="00A35984"/>
    <w:rsid w:val="00A3610C"/>
    <w:rsid w:val="00A36C9F"/>
    <w:rsid w:val="00A372A2"/>
    <w:rsid w:val="00A3746D"/>
    <w:rsid w:val="00A37E58"/>
    <w:rsid w:val="00A404F5"/>
    <w:rsid w:val="00A405CA"/>
    <w:rsid w:val="00A40CD8"/>
    <w:rsid w:val="00A41779"/>
    <w:rsid w:val="00A41F4B"/>
    <w:rsid w:val="00A420B7"/>
    <w:rsid w:val="00A42101"/>
    <w:rsid w:val="00A42409"/>
    <w:rsid w:val="00A42DC8"/>
    <w:rsid w:val="00A43519"/>
    <w:rsid w:val="00A44925"/>
    <w:rsid w:val="00A44C3E"/>
    <w:rsid w:val="00A452D0"/>
    <w:rsid w:val="00A45308"/>
    <w:rsid w:val="00A45554"/>
    <w:rsid w:val="00A469A6"/>
    <w:rsid w:val="00A46B25"/>
    <w:rsid w:val="00A46C74"/>
    <w:rsid w:val="00A46FEA"/>
    <w:rsid w:val="00A47184"/>
    <w:rsid w:val="00A47C1E"/>
    <w:rsid w:val="00A50560"/>
    <w:rsid w:val="00A50CA0"/>
    <w:rsid w:val="00A51172"/>
    <w:rsid w:val="00A52264"/>
    <w:rsid w:val="00A5369A"/>
    <w:rsid w:val="00A53C80"/>
    <w:rsid w:val="00A542BC"/>
    <w:rsid w:val="00A54316"/>
    <w:rsid w:val="00A54A78"/>
    <w:rsid w:val="00A54D25"/>
    <w:rsid w:val="00A54FB9"/>
    <w:rsid w:val="00A56853"/>
    <w:rsid w:val="00A56A6B"/>
    <w:rsid w:val="00A57D6E"/>
    <w:rsid w:val="00A609F7"/>
    <w:rsid w:val="00A60A21"/>
    <w:rsid w:val="00A60AE7"/>
    <w:rsid w:val="00A60C64"/>
    <w:rsid w:val="00A61FBF"/>
    <w:rsid w:val="00A621F1"/>
    <w:rsid w:val="00A624F4"/>
    <w:rsid w:val="00A62C7C"/>
    <w:rsid w:val="00A63C7E"/>
    <w:rsid w:val="00A6424D"/>
    <w:rsid w:val="00A65C03"/>
    <w:rsid w:val="00A65FAF"/>
    <w:rsid w:val="00A6620E"/>
    <w:rsid w:val="00A66398"/>
    <w:rsid w:val="00A666C0"/>
    <w:rsid w:val="00A66A58"/>
    <w:rsid w:val="00A66BB8"/>
    <w:rsid w:val="00A66BBB"/>
    <w:rsid w:val="00A678E9"/>
    <w:rsid w:val="00A700C2"/>
    <w:rsid w:val="00A700CC"/>
    <w:rsid w:val="00A702D8"/>
    <w:rsid w:val="00A70F1F"/>
    <w:rsid w:val="00A71C8C"/>
    <w:rsid w:val="00A7222E"/>
    <w:rsid w:val="00A737F3"/>
    <w:rsid w:val="00A743D5"/>
    <w:rsid w:val="00A747B7"/>
    <w:rsid w:val="00A749BC"/>
    <w:rsid w:val="00A74B18"/>
    <w:rsid w:val="00A75751"/>
    <w:rsid w:val="00A75786"/>
    <w:rsid w:val="00A75FFB"/>
    <w:rsid w:val="00A76605"/>
    <w:rsid w:val="00A77783"/>
    <w:rsid w:val="00A77A35"/>
    <w:rsid w:val="00A80287"/>
    <w:rsid w:val="00A805A1"/>
    <w:rsid w:val="00A80B48"/>
    <w:rsid w:val="00A81704"/>
    <w:rsid w:val="00A8267E"/>
    <w:rsid w:val="00A83774"/>
    <w:rsid w:val="00A83828"/>
    <w:rsid w:val="00A83FBE"/>
    <w:rsid w:val="00A841CD"/>
    <w:rsid w:val="00A84D29"/>
    <w:rsid w:val="00A84E94"/>
    <w:rsid w:val="00A84FB8"/>
    <w:rsid w:val="00A85C42"/>
    <w:rsid w:val="00A869B2"/>
    <w:rsid w:val="00A869F6"/>
    <w:rsid w:val="00A875F2"/>
    <w:rsid w:val="00A87C01"/>
    <w:rsid w:val="00A87F8D"/>
    <w:rsid w:val="00A90AEF"/>
    <w:rsid w:val="00A91104"/>
    <w:rsid w:val="00A92D75"/>
    <w:rsid w:val="00A9445D"/>
    <w:rsid w:val="00A944C3"/>
    <w:rsid w:val="00A958D1"/>
    <w:rsid w:val="00A959F8"/>
    <w:rsid w:val="00A960BF"/>
    <w:rsid w:val="00A96356"/>
    <w:rsid w:val="00A966BA"/>
    <w:rsid w:val="00A968A7"/>
    <w:rsid w:val="00A96EC1"/>
    <w:rsid w:val="00AA17FA"/>
    <w:rsid w:val="00AA26CA"/>
    <w:rsid w:val="00AA34E8"/>
    <w:rsid w:val="00AA36E5"/>
    <w:rsid w:val="00AA37AC"/>
    <w:rsid w:val="00AA4325"/>
    <w:rsid w:val="00AA59A9"/>
    <w:rsid w:val="00AA5CD3"/>
    <w:rsid w:val="00AA609A"/>
    <w:rsid w:val="00AA6164"/>
    <w:rsid w:val="00AA7090"/>
    <w:rsid w:val="00AA772B"/>
    <w:rsid w:val="00AA7D9E"/>
    <w:rsid w:val="00AB0265"/>
    <w:rsid w:val="00AB0442"/>
    <w:rsid w:val="00AB0A3A"/>
    <w:rsid w:val="00AB0AEF"/>
    <w:rsid w:val="00AB1350"/>
    <w:rsid w:val="00AB1D40"/>
    <w:rsid w:val="00AB1E01"/>
    <w:rsid w:val="00AB2197"/>
    <w:rsid w:val="00AB28FA"/>
    <w:rsid w:val="00AB315E"/>
    <w:rsid w:val="00AB4241"/>
    <w:rsid w:val="00AB4A23"/>
    <w:rsid w:val="00AB5CF2"/>
    <w:rsid w:val="00AB5F8F"/>
    <w:rsid w:val="00AC010B"/>
    <w:rsid w:val="00AC0700"/>
    <w:rsid w:val="00AC0CDE"/>
    <w:rsid w:val="00AC2081"/>
    <w:rsid w:val="00AC2A76"/>
    <w:rsid w:val="00AC2C3B"/>
    <w:rsid w:val="00AC3789"/>
    <w:rsid w:val="00AC5FF0"/>
    <w:rsid w:val="00AC62D4"/>
    <w:rsid w:val="00AC681C"/>
    <w:rsid w:val="00AC68C1"/>
    <w:rsid w:val="00AC6FDB"/>
    <w:rsid w:val="00AC740F"/>
    <w:rsid w:val="00AC786A"/>
    <w:rsid w:val="00AD086E"/>
    <w:rsid w:val="00AD0B7A"/>
    <w:rsid w:val="00AD0F2E"/>
    <w:rsid w:val="00AD2196"/>
    <w:rsid w:val="00AD2483"/>
    <w:rsid w:val="00AD25A5"/>
    <w:rsid w:val="00AD3379"/>
    <w:rsid w:val="00AD360C"/>
    <w:rsid w:val="00AD3A96"/>
    <w:rsid w:val="00AD522D"/>
    <w:rsid w:val="00AD5778"/>
    <w:rsid w:val="00AD63D8"/>
    <w:rsid w:val="00AD6850"/>
    <w:rsid w:val="00AE09AD"/>
    <w:rsid w:val="00AE1851"/>
    <w:rsid w:val="00AE1A8D"/>
    <w:rsid w:val="00AE1F66"/>
    <w:rsid w:val="00AE2251"/>
    <w:rsid w:val="00AE2DEB"/>
    <w:rsid w:val="00AE3645"/>
    <w:rsid w:val="00AE3F08"/>
    <w:rsid w:val="00AE4177"/>
    <w:rsid w:val="00AE53B6"/>
    <w:rsid w:val="00AE6D8C"/>
    <w:rsid w:val="00AE70B4"/>
    <w:rsid w:val="00AE70BD"/>
    <w:rsid w:val="00AE7243"/>
    <w:rsid w:val="00AE7981"/>
    <w:rsid w:val="00AF1696"/>
    <w:rsid w:val="00AF1F41"/>
    <w:rsid w:val="00AF2481"/>
    <w:rsid w:val="00AF4BF0"/>
    <w:rsid w:val="00AF5329"/>
    <w:rsid w:val="00AF5605"/>
    <w:rsid w:val="00AF572B"/>
    <w:rsid w:val="00AF7A46"/>
    <w:rsid w:val="00B0062E"/>
    <w:rsid w:val="00B01027"/>
    <w:rsid w:val="00B01A3B"/>
    <w:rsid w:val="00B0239C"/>
    <w:rsid w:val="00B0282F"/>
    <w:rsid w:val="00B032AC"/>
    <w:rsid w:val="00B03714"/>
    <w:rsid w:val="00B03B93"/>
    <w:rsid w:val="00B03D31"/>
    <w:rsid w:val="00B048BE"/>
    <w:rsid w:val="00B048CF"/>
    <w:rsid w:val="00B05070"/>
    <w:rsid w:val="00B0545E"/>
    <w:rsid w:val="00B06355"/>
    <w:rsid w:val="00B070ED"/>
    <w:rsid w:val="00B07701"/>
    <w:rsid w:val="00B07928"/>
    <w:rsid w:val="00B07B56"/>
    <w:rsid w:val="00B10221"/>
    <w:rsid w:val="00B1047F"/>
    <w:rsid w:val="00B106E4"/>
    <w:rsid w:val="00B11681"/>
    <w:rsid w:val="00B13068"/>
    <w:rsid w:val="00B13340"/>
    <w:rsid w:val="00B1362B"/>
    <w:rsid w:val="00B13EAF"/>
    <w:rsid w:val="00B13EDB"/>
    <w:rsid w:val="00B14A33"/>
    <w:rsid w:val="00B14DA2"/>
    <w:rsid w:val="00B14F08"/>
    <w:rsid w:val="00B15298"/>
    <w:rsid w:val="00B17269"/>
    <w:rsid w:val="00B1766F"/>
    <w:rsid w:val="00B20B43"/>
    <w:rsid w:val="00B20E9D"/>
    <w:rsid w:val="00B223CE"/>
    <w:rsid w:val="00B231A1"/>
    <w:rsid w:val="00B23322"/>
    <w:rsid w:val="00B238D5"/>
    <w:rsid w:val="00B2424A"/>
    <w:rsid w:val="00B25548"/>
    <w:rsid w:val="00B25EB5"/>
    <w:rsid w:val="00B26630"/>
    <w:rsid w:val="00B26E96"/>
    <w:rsid w:val="00B27116"/>
    <w:rsid w:val="00B27AC6"/>
    <w:rsid w:val="00B3000C"/>
    <w:rsid w:val="00B3069D"/>
    <w:rsid w:val="00B3112D"/>
    <w:rsid w:val="00B314F5"/>
    <w:rsid w:val="00B315BA"/>
    <w:rsid w:val="00B3225A"/>
    <w:rsid w:val="00B32573"/>
    <w:rsid w:val="00B326F6"/>
    <w:rsid w:val="00B3278C"/>
    <w:rsid w:val="00B328BE"/>
    <w:rsid w:val="00B32BD9"/>
    <w:rsid w:val="00B32F56"/>
    <w:rsid w:val="00B33266"/>
    <w:rsid w:val="00B33355"/>
    <w:rsid w:val="00B33B6C"/>
    <w:rsid w:val="00B35887"/>
    <w:rsid w:val="00B36A0D"/>
    <w:rsid w:val="00B36A7D"/>
    <w:rsid w:val="00B37999"/>
    <w:rsid w:val="00B37CB2"/>
    <w:rsid w:val="00B401A5"/>
    <w:rsid w:val="00B406CA"/>
    <w:rsid w:val="00B41BBF"/>
    <w:rsid w:val="00B41F23"/>
    <w:rsid w:val="00B421D8"/>
    <w:rsid w:val="00B4266F"/>
    <w:rsid w:val="00B4273C"/>
    <w:rsid w:val="00B42815"/>
    <w:rsid w:val="00B43090"/>
    <w:rsid w:val="00B43187"/>
    <w:rsid w:val="00B437A6"/>
    <w:rsid w:val="00B44446"/>
    <w:rsid w:val="00B448AE"/>
    <w:rsid w:val="00B459E5"/>
    <w:rsid w:val="00B45E00"/>
    <w:rsid w:val="00B46484"/>
    <w:rsid w:val="00B46ABF"/>
    <w:rsid w:val="00B471BC"/>
    <w:rsid w:val="00B47EFB"/>
    <w:rsid w:val="00B50683"/>
    <w:rsid w:val="00B51D84"/>
    <w:rsid w:val="00B530CC"/>
    <w:rsid w:val="00B54073"/>
    <w:rsid w:val="00B544EA"/>
    <w:rsid w:val="00B54B26"/>
    <w:rsid w:val="00B5605F"/>
    <w:rsid w:val="00B561EA"/>
    <w:rsid w:val="00B56E5E"/>
    <w:rsid w:val="00B57A71"/>
    <w:rsid w:val="00B604D7"/>
    <w:rsid w:val="00B60AD2"/>
    <w:rsid w:val="00B610BB"/>
    <w:rsid w:val="00B61466"/>
    <w:rsid w:val="00B620DE"/>
    <w:rsid w:val="00B62397"/>
    <w:rsid w:val="00B629FC"/>
    <w:rsid w:val="00B62EA1"/>
    <w:rsid w:val="00B6302A"/>
    <w:rsid w:val="00B632DB"/>
    <w:rsid w:val="00B63789"/>
    <w:rsid w:val="00B641B9"/>
    <w:rsid w:val="00B6443E"/>
    <w:rsid w:val="00B6497B"/>
    <w:rsid w:val="00B65E4D"/>
    <w:rsid w:val="00B66F99"/>
    <w:rsid w:val="00B675E4"/>
    <w:rsid w:val="00B67AAB"/>
    <w:rsid w:val="00B702A3"/>
    <w:rsid w:val="00B707BA"/>
    <w:rsid w:val="00B70BBB"/>
    <w:rsid w:val="00B70BEA"/>
    <w:rsid w:val="00B71488"/>
    <w:rsid w:val="00B71526"/>
    <w:rsid w:val="00B71724"/>
    <w:rsid w:val="00B72535"/>
    <w:rsid w:val="00B72F0D"/>
    <w:rsid w:val="00B73AB3"/>
    <w:rsid w:val="00B74B27"/>
    <w:rsid w:val="00B75076"/>
    <w:rsid w:val="00B7550D"/>
    <w:rsid w:val="00B763D9"/>
    <w:rsid w:val="00B76A10"/>
    <w:rsid w:val="00B81048"/>
    <w:rsid w:val="00B82509"/>
    <w:rsid w:val="00B84C32"/>
    <w:rsid w:val="00B86910"/>
    <w:rsid w:val="00B86C60"/>
    <w:rsid w:val="00B872A3"/>
    <w:rsid w:val="00B87F10"/>
    <w:rsid w:val="00B9046B"/>
    <w:rsid w:val="00B9081C"/>
    <w:rsid w:val="00B90D1E"/>
    <w:rsid w:val="00B913B6"/>
    <w:rsid w:val="00B926F2"/>
    <w:rsid w:val="00B92B5F"/>
    <w:rsid w:val="00B9316F"/>
    <w:rsid w:val="00B942EB"/>
    <w:rsid w:val="00B9581D"/>
    <w:rsid w:val="00B959D4"/>
    <w:rsid w:val="00B96DA8"/>
    <w:rsid w:val="00B9705A"/>
    <w:rsid w:val="00B973B9"/>
    <w:rsid w:val="00B97D10"/>
    <w:rsid w:val="00B97D8B"/>
    <w:rsid w:val="00BA045F"/>
    <w:rsid w:val="00BA0891"/>
    <w:rsid w:val="00BA10E8"/>
    <w:rsid w:val="00BA114C"/>
    <w:rsid w:val="00BA121F"/>
    <w:rsid w:val="00BA1241"/>
    <w:rsid w:val="00BA147D"/>
    <w:rsid w:val="00BA29FF"/>
    <w:rsid w:val="00BA2CF3"/>
    <w:rsid w:val="00BA31FB"/>
    <w:rsid w:val="00BA394D"/>
    <w:rsid w:val="00BA3A01"/>
    <w:rsid w:val="00BA3BFB"/>
    <w:rsid w:val="00BA40BB"/>
    <w:rsid w:val="00BA50EE"/>
    <w:rsid w:val="00BA5293"/>
    <w:rsid w:val="00BA5F90"/>
    <w:rsid w:val="00BA64BF"/>
    <w:rsid w:val="00BA64F9"/>
    <w:rsid w:val="00BA656A"/>
    <w:rsid w:val="00BA695E"/>
    <w:rsid w:val="00BA6CA4"/>
    <w:rsid w:val="00BA6DD2"/>
    <w:rsid w:val="00BB004A"/>
    <w:rsid w:val="00BB039D"/>
    <w:rsid w:val="00BB0B27"/>
    <w:rsid w:val="00BB128D"/>
    <w:rsid w:val="00BB287E"/>
    <w:rsid w:val="00BB2B56"/>
    <w:rsid w:val="00BB460C"/>
    <w:rsid w:val="00BB5374"/>
    <w:rsid w:val="00BB668A"/>
    <w:rsid w:val="00BB69EA"/>
    <w:rsid w:val="00BB6AB0"/>
    <w:rsid w:val="00BB6E45"/>
    <w:rsid w:val="00BB7223"/>
    <w:rsid w:val="00BB72E8"/>
    <w:rsid w:val="00BB7E4E"/>
    <w:rsid w:val="00BC0152"/>
    <w:rsid w:val="00BC0705"/>
    <w:rsid w:val="00BC0D21"/>
    <w:rsid w:val="00BC21DB"/>
    <w:rsid w:val="00BC23C0"/>
    <w:rsid w:val="00BC29A0"/>
    <w:rsid w:val="00BC2FC9"/>
    <w:rsid w:val="00BC3D32"/>
    <w:rsid w:val="00BC4D8C"/>
    <w:rsid w:val="00BC5462"/>
    <w:rsid w:val="00BC5EF0"/>
    <w:rsid w:val="00BC6256"/>
    <w:rsid w:val="00BC7A3D"/>
    <w:rsid w:val="00BC7FB8"/>
    <w:rsid w:val="00BD011D"/>
    <w:rsid w:val="00BD05FF"/>
    <w:rsid w:val="00BD0912"/>
    <w:rsid w:val="00BD0C55"/>
    <w:rsid w:val="00BD0D97"/>
    <w:rsid w:val="00BD16D5"/>
    <w:rsid w:val="00BD1769"/>
    <w:rsid w:val="00BD2807"/>
    <w:rsid w:val="00BD3BF7"/>
    <w:rsid w:val="00BD4109"/>
    <w:rsid w:val="00BD51F5"/>
    <w:rsid w:val="00BD5562"/>
    <w:rsid w:val="00BD5DF3"/>
    <w:rsid w:val="00BD602B"/>
    <w:rsid w:val="00BD6896"/>
    <w:rsid w:val="00BD6D1E"/>
    <w:rsid w:val="00BD6FAF"/>
    <w:rsid w:val="00BD74E7"/>
    <w:rsid w:val="00BE0088"/>
    <w:rsid w:val="00BE01D7"/>
    <w:rsid w:val="00BE0768"/>
    <w:rsid w:val="00BE0F68"/>
    <w:rsid w:val="00BE1B8B"/>
    <w:rsid w:val="00BE1C7D"/>
    <w:rsid w:val="00BE1D75"/>
    <w:rsid w:val="00BE1EE5"/>
    <w:rsid w:val="00BE23FE"/>
    <w:rsid w:val="00BE2BD2"/>
    <w:rsid w:val="00BE3156"/>
    <w:rsid w:val="00BE3745"/>
    <w:rsid w:val="00BE3A60"/>
    <w:rsid w:val="00BE3EA5"/>
    <w:rsid w:val="00BE43E7"/>
    <w:rsid w:val="00BE4BFC"/>
    <w:rsid w:val="00BE5322"/>
    <w:rsid w:val="00BE54F5"/>
    <w:rsid w:val="00BE58C7"/>
    <w:rsid w:val="00BE58D8"/>
    <w:rsid w:val="00BE58F7"/>
    <w:rsid w:val="00BE6074"/>
    <w:rsid w:val="00BE62AD"/>
    <w:rsid w:val="00BE6682"/>
    <w:rsid w:val="00BE68A4"/>
    <w:rsid w:val="00BE7959"/>
    <w:rsid w:val="00BE79DD"/>
    <w:rsid w:val="00BF06A5"/>
    <w:rsid w:val="00BF08D7"/>
    <w:rsid w:val="00BF0F88"/>
    <w:rsid w:val="00BF0FA3"/>
    <w:rsid w:val="00BF112B"/>
    <w:rsid w:val="00BF17FE"/>
    <w:rsid w:val="00BF1870"/>
    <w:rsid w:val="00BF1A10"/>
    <w:rsid w:val="00BF3395"/>
    <w:rsid w:val="00BF34BE"/>
    <w:rsid w:val="00BF35EF"/>
    <w:rsid w:val="00BF37DC"/>
    <w:rsid w:val="00BF4083"/>
    <w:rsid w:val="00BF54C2"/>
    <w:rsid w:val="00BF5C0A"/>
    <w:rsid w:val="00BF5D58"/>
    <w:rsid w:val="00BF60C8"/>
    <w:rsid w:val="00BF6960"/>
    <w:rsid w:val="00BF7286"/>
    <w:rsid w:val="00BF7B28"/>
    <w:rsid w:val="00C00364"/>
    <w:rsid w:val="00C00C05"/>
    <w:rsid w:val="00C00F04"/>
    <w:rsid w:val="00C0109D"/>
    <w:rsid w:val="00C01427"/>
    <w:rsid w:val="00C01CE3"/>
    <w:rsid w:val="00C022B5"/>
    <w:rsid w:val="00C02361"/>
    <w:rsid w:val="00C02BBE"/>
    <w:rsid w:val="00C02D13"/>
    <w:rsid w:val="00C03A27"/>
    <w:rsid w:val="00C03B4F"/>
    <w:rsid w:val="00C03C29"/>
    <w:rsid w:val="00C05B00"/>
    <w:rsid w:val="00C05BA3"/>
    <w:rsid w:val="00C061F7"/>
    <w:rsid w:val="00C062E0"/>
    <w:rsid w:val="00C064F5"/>
    <w:rsid w:val="00C07D0E"/>
    <w:rsid w:val="00C109F8"/>
    <w:rsid w:val="00C10AFA"/>
    <w:rsid w:val="00C11952"/>
    <w:rsid w:val="00C11A35"/>
    <w:rsid w:val="00C11CFE"/>
    <w:rsid w:val="00C12C9A"/>
    <w:rsid w:val="00C13568"/>
    <w:rsid w:val="00C1369F"/>
    <w:rsid w:val="00C13F79"/>
    <w:rsid w:val="00C14141"/>
    <w:rsid w:val="00C1508D"/>
    <w:rsid w:val="00C1539B"/>
    <w:rsid w:val="00C15B7A"/>
    <w:rsid w:val="00C15D94"/>
    <w:rsid w:val="00C17825"/>
    <w:rsid w:val="00C17AC1"/>
    <w:rsid w:val="00C17E37"/>
    <w:rsid w:val="00C17EF1"/>
    <w:rsid w:val="00C2074F"/>
    <w:rsid w:val="00C210B9"/>
    <w:rsid w:val="00C21B17"/>
    <w:rsid w:val="00C2204E"/>
    <w:rsid w:val="00C2224B"/>
    <w:rsid w:val="00C225FF"/>
    <w:rsid w:val="00C22700"/>
    <w:rsid w:val="00C22AE9"/>
    <w:rsid w:val="00C232AA"/>
    <w:rsid w:val="00C24174"/>
    <w:rsid w:val="00C24513"/>
    <w:rsid w:val="00C252E5"/>
    <w:rsid w:val="00C26673"/>
    <w:rsid w:val="00C26921"/>
    <w:rsid w:val="00C26F98"/>
    <w:rsid w:val="00C31B6A"/>
    <w:rsid w:val="00C32069"/>
    <w:rsid w:val="00C320D9"/>
    <w:rsid w:val="00C3232A"/>
    <w:rsid w:val="00C3282B"/>
    <w:rsid w:val="00C32E8F"/>
    <w:rsid w:val="00C340E8"/>
    <w:rsid w:val="00C34147"/>
    <w:rsid w:val="00C3444D"/>
    <w:rsid w:val="00C34506"/>
    <w:rsid w:val="00C34C70"/>
    <w:rsid w:val="00C34F9E"/>
    <w:rsid w:val="00C35259"/>
    <w:rsid w:val="00C36305"/>
    <w:rsid w:val="00C36317"/>
    <w:rsid w:val="00C3651E"/>
    <w:rsid w:val="00C3711C"/>
    <w:rsid w:val="00C3749D"/>
    <w:rsid w:val="00C37653"/>
    <w:rsid w:val="00C3783E"/>
    <w:rsid w:val="00C37E4D"/>
    <w:rsid w:val="00C401AC"/>
    <w:rsid w:val="00C40408"/>
    <w:rsid w:val="00C40B5F"/>
    <w:rsid w:val="00C415FA"/>
    <w:rsid w:val="00C427AD"/>
    <w:rsid w:val="00C42CE0"/>
    <w:rsid w:val="00C4329F"/>
    <w:rsid w:val="00C441C7"/>
    <w:rsid w:val="00C44D78"/>
    <w:rsid w:val="00C45244"/>
    <w:rsid w:val="00C45309"/>
    <w:rsid w:val="00C45418"/>
    <w:rsid w:val="00C4561B"/>
    <w:rsid w:val="00C46174"/>
    <w:rsid w:val="00C516BE"/>
    <w:rsid w:val="00C51822"/>
    <w:rsid w:val="00C528A4"/>
    <w:rsid w:val="00C53630"/>
    <w:rsid w:val="00C54754"/>
    <w:rsid w:val="00C54990"/>
    <w:rsid w:val="00C54D24"/>
    <w:rsid w:val="00C54E65"/>
    <w:rsid w:val="00C55343"/>
    <w:rsid w:val="00C5590E"/>
    <w:rsid w:val="00C55E08"/>
    <w:rsid w:val="00C55FF6"/>
    <w:rsid w:val="00C561DB"/>
    <w:rsid w:val="00C56BBA"/>
    <w:rsid w:val="00C56DF9"/>
    <w:rsid w:val="00C57C5B"/>
    <w:rsid w:val="00C6012E"/>
    <w:rsid w:val="00C606B5"/>
    <w:rsid w:val="00C60896"/>
    <w:rsid w:val="00C617B4"/>
    <w:rsid w:val="00C621A5"/>
    <w:rsid w:val="00C62856"/>
    <w:rsid w:val="00C62C60"/>
    <w:rsid w:val="00C63619"/>
    <w:rsid w:val="00C63ABE"/>
    <w:rsid w:val="00C63E8C"/>
    <w:rsid w:val="00C64509"/>
    <w:rsid w:val="00C6450E"/>
    <w:rsid w:val="00C6451E"/>
    <w:rsid w:val="00C647C8"/>
    <w:rsid w:val="00C652DE"/>
    <w:rsid w:val="00C653A2"/>
    <w:rsid w:val="00C667BA"/>
    <w:rsid w:val="00C66D04"/>
    <w:rsid w:val="00C67403"/>
    <w:rsid w:val="00C676BC"/>
    <w:rsid w:val="00C67704"/>
    <w:rsid w:val="00C67C95"/>
    <w:rsid w:val="00C70258"/>
    <w:rsid w:val="00C707DC"/>
    <w:rsid w:val="00C70E75"/>
    <w:rsid w:val="00C710DB"/>
    <w:rsid w:val="00C7146E"/>
    <w:rsid w:val="00C7151B"/>
    <w:rsid w:val="00C71B05"/>
    <w:rsid w:val="00C71E46"/>
    <w:rsid w:val="00C727BB"/>
    <w:rsid w:val="00C7280B"/>
    <w:rsid w:val="00C73041"/>
    <w:rsid w:val="00C73C84"/>
    <w:rsid w:val="00C76386"/>
    <w:rsid w:val="00C764EE"/>
    <w:rsid w:val="00C765B7"/>
    <w:rsid w:val="00C77450"/>
    <w:rsid w:val="00C800E4"/>
    <w:rsid w:val="00C80774"/>
    <w:rsid w:val="00C8087D"/>
    <w:rsid w:val="00C80F5C"/>
    <w:rsid w:val="00C815F2"/>
    <w:rsid w:val="00C81DC4"/>
    <w:rsid w:val="00C81F57"/>
    <w:rsid w:val="00C825D9"/>
    <w:rsid w:val="00C82E3D"/>
    <w:rsid w:val="00C83144"/>
    <w:rsid w:val="00C83657"/>
    <w:rsid w:val="00C8365E"/>
    <w:rsid w:val="00C83B5E"/>
    <w:rsid w:val="00C84654"/>
    <w:rsid w:val="00C84B5A"/>
    <w:rsid w:val="00C84E71"/>
    <w:rsid w:val="00C84EDA"/>
    <w:rsid w:val="00C85193"/>
    <w:rsid w:val="00C8545C"/>
    <w:rsid w:val="00C85FD1"/>
    <w:rsid w:val="00C87836"/>
    <w:rsid w:val="00C878EC"/>
    <w:rsid w:val="00C90E3D"/>
    <w:rsid w:val="00C9113F"/>
    <w:rsid w:val="00C91E69"/>
    <w:rsid w:val="00C928D8"/>
    <w:rsid w:val="00C92A1C"/>
    <w:rsid w:val="00C9301B"/>
    <w:rsid w:val="00C94FFA"/>
    <w:rsid w:val="00C95654"/>
    <w:rsid w:val="00C9639F"/>
    <w:rsid w:val="00C96602"/>
    <w:rsid w:val="00C968AA"/>
    <w:rsid w:val="00CA0109"/>
    <w:rsid w:val="00CA050A"/>
    <w:rsid w:val="00CA06A7"/>
    <w:rsid w:val="00CA0729"/>
    <w:rsid w:val="00CA0C51"/>
    <w:rsid w:val="00CA1129"/>
    <w:rsid w:val="00CA143A"/>
    <w:rsid w:val="00CA1E0E"/>
    <w:rsid w:val="00CA2D0E"/>
    <w:rsid w:val="00CA32F5"/>
    <w:rsid w:val="00CA3608"/>
    <w:rsid w:val="00CA3CFD"/>
    <w:rsid w:val="00CA3DED"/>
    <w:rsid w:val="00CA4591"/>
    <w:rsid w:val="00CA5133"/>
    <w:rsid w:val="00CA5872"/>
    <w:rsid w:val="00CA5B5D"/>
    <w:rsid w:val="00CA631F"/>
    <w:rsid w:val="00CA65F9"/>
    <w:rsid w:val="00CA6A9A"/>
    <w:rsid w:val="00CA7402"/>
    <w:rsid w:val="00CA756F"/>
    <w:rsid w:val="00CA7D4E"/>
    <w:rsid w:val="00CB0B43"/>
    <w:rsid w:val="00CB0CDD"/>
    <w:rsid w:val="00CB0F1B"/>
    <w:rsid w:val="00CB1151"/>
    <w:rsid w:val="00CB115B"/>
    <w:rsid w:val="00CB1745"/>
    <w:rsid w:val="00CB1E6B"/>
    <w:rsid w:val="00CB2038"/>
    <w:rsid w:val="00CB2A97"/>
    <w:rsid w:val="00CB4FED"/>
    <w:rsid w:val="00CB5872"/>
    <w:rsid w:val="00CB5F4C"/>
    <w:rsid w:val="00CB6877"/>
    <w:rsid w:val="00CB6E37"/>
    <w:rsid w:val="00CB706F"/>
    <w:rsid w:val="00CB7CA3"/>
    <w:rsid w:val="00CC0250"/>
    <w:rsid w:val="00CC0334"/>
    <w:rsid w:val="00CC0447"/>
    <w:rsid w:val="00CC050E"/>
    <w:rsid w:val="00CC1288"/>
    <w:rsid w:val="00CC17DC"/>
    <w:rsid w:val="00CC331F"/>
    <w:rsid w:val="00CC3EAC"/>
    <w:rsid w:val="00CC3F9A"/>
    <w:rsid w:val="00CC471B"/>
    <w:rsid w:val="00CC4E04"/>
    <w:rsid w:val="00CC5345"/>
    <w:rsid w:val="00CC570A"/>
    <w:rsid w:val="00CC621C"/>
    <w:rsid w:val="00CC633F"/>
    <w:rsid w:val="00CC6AB2"/>
    <w:rsid w:val="00CC7AFE"/>
    <w:rsid w:val="00CD038E"/>
    <w:rsid w:val="00CD03F8"/>
    <w:rsid w:val="00CD12DF"/>
    <w:rsid w:val="00CD2122"/>
    <w:rsid w:val="00CD2E84"/>
    <w:rsid w:val="00CD31DC"/>
    <w:rsid w:val="00CD32AB"/>
    <w:rsid w:val="00CD3D7C"/>
    <w:rsid w:val="00CD414F"/>
    <w:rsid w:val="00CD4796"/>
    <w:rsid w:val="00CD4816"/>
    <w:rsid w:val="00CD6110"/>
    <w:rsid w:val="00CD684D"/>
    <w:rsid w:val="00CD6DAE"/>
    <w:rsid w:val="00CD6F7D"/>
    <w:rsid w:val="00CD7378"/>
    <w:rsid w:val="00CD78A1"/>
    <w:rsid w:val="00CD7958"/>
    <w:rsid w:val="00CD7CF6"/>
    <w:rsid w:val="00CD7D3A"/>
    <w:rsid w:val="00CD7E85"/>
    <w:rsid w:val="00CE03D0"/>
    <w:rsid w:val="00CE060C"/>
    <w:rsid w:val="00CE1FEB"/>
    <w:rsid w:val="00CE2545"/>
    <w:rsid w:val="00CE2D01"/>
    <w:rsid w:val="00CE2D45"/>
    <w:rsid w:val="00CE335F"/>
    <w:rsid w:val="00CE3603"/>
    <w:rsid w:val="00CE4773"/>
    <w:rsid w:val="00CE5293"/>
    <w:rsid w:val="00CE5457"/>
    <w:rsid w:val="00CE5872"/>
    <w:rsid w:val="00CE60BC"/>
    <w:rsid w:val="00CE623D"/>
    <w:rsid w:val="00CE65DF"/>
    <w:rsid w:val="00CE6B5A"/>
    <w:rsid w:val="00CE7143"/>
    <w:rsid w:val="00CE7CEC"/>
    <w:rsid w:val="00CF0108"/>
    <w:rsid w:val="00CF03B5"/>
    <w:rsid w:val="00CF1FF7"/>
    <w:rsid w:val="00CF212D"/>
    <w:rsid w:val="00CF2ED6"/>
    <w:rsid w:val="00CF381B"/>
    <w:rsid w:val="00CF38A7"/>
    <w:rsid w:val="00CF3F6D"/>
    <w:rsid w:val="00CF58B6"/>
    <w:rsid w:val="00CF5987"/>
    <w:rsid w:val="00CF7452"/>
    <w:rsid w:val="00D0033D"/>
    <w:rsid w:val="00D00D93"/>
    <w:rsid w:val="00D00EA0"/>
    <w:rsid w:val="00D01495"/>
    <w:rsid w:val="00D01EAE"/>
    <w:rsid w:val="00D0318B"/>
    <w:rsid w:val="00D033A0"/>
    <w:rsid w:val="00D051E9"/>
    <w:rsid w:val="00D058EE"/>
    <w:rsid w:val="00D07334"/>
    <w:rsid w:val="00D073CA"/>
    <w:rsid w:val="00D073F8"/>
    <w:rsid w:val="00D075F7"/>
    <w:rsid w:val="00D10038"/>
    <w:rsid w:val="00D1017D"/>
    <w:rsid w:val="00D105E2"/>
    <w:rsid w:val="00D10A39"/>
    <w:rsid w:val="00D1158E"/>
    <w:rsid w:val="00D122C4"/>
    <w:rsid w:val="00D12F7F"/>
    <w:rsid w:val="00D15205"/>
    <w:rsid w:val="00D15427"/>
    <w:rsid w:val="00D15AEB"/>
    <w:rsid w:val="00D15AFE"/>
    <w:rsid w:val="00D15EFA"/>
    <w:rsid w:val="00D16009"/>
    <w:rsid w:val="00D160C6"/>
    <w:rsid w:val="00D162C5"/>
    <w:rsid w:val="00D16342"/>
    <w:rsid w:val="00D16654"/>
    <w:rsid w:val="00D1761E"/>
    <w:rsid w:val="00D1770E"/>
    <w:rsid w:val="00D20290"/>
    <w:rsid w:val="00D205C0"/>
    <w:rsid w:val="00D20660"/>
    <w:rsid w:val="00D20854"/>
    <w:rsid w:val="00D20B5E"/>
    <w:rsid w:val="00D21333"/>
    <w:rsid w:val="00D21472"/>
    <w:rsid w:val="00D219F4"/>
    <w:rsid w:val="00D21BB4"/>
    <w:rsid w:val="00D24019"/>
    <w:rsid w:val="00D257F0"/>
    <w:rsid w:val="00D25C9D"/>
    <w:rsid w:val="00D26431"/>
    <w:rsid w:val="00D27B43"/>
    <w:rsid w:val="00D30525"/>
    <w:rsid w:val="00D31E25"/>
    <w:rsid w:val="00D31FAB"/>
    <w:rsid w:val="00D32757"/>
    <w:rsid w:val="00D32939"/>
    <w:rsid w:val="00D331D4"/>
    <w:rsid w:val="00D333B6"/>
    <w:rsid w:val="00D34004"/>
    <w:rsid w:val="00D34648"/>
    <w:rsid w:val="00D34888"/>
    <w:rsid w:val="00D349FD"/>
    <w:rsid w:val="00D35436"/>
    <w:rsid w:val="00D35E0E"/>
    <w:rsid w:val="00D36909"/>
    <w:rsid w:val="00D36C81"/>
    <w:rsid w:val="00D37893"/>
    <w:rsid w:val="00D37A14"/>
    <w:rsid w:val="00D37CC2"/>
    <w:rsid w:val="00D37DEA"/>
    <w:rsid w:val="00D40105"/>
    <w:rsid w:val="00D403EC"/>
    <w:rsid w:val="00D40F5D"/>
    <w:rsid w:val="00D40F82"/>
    <w:rsid w:val="00D41524"/>
    <w:rsid w:val="00D41683"/>
    <w:rsid w:val="00D434F8"/>
    <w:rsid w:val="00D43D1D"/>
    <w:rsid w:val="00D4523C"/>
    <w:rsid w:val="00D45C98"/>
    <w:rsid w:val="00D465B4"/>
    <w:rsid w:val="00D4764A"/>
    <w:rsid w:val="00D477EA"/>
    <w:rsid w:val="00D50731"/>
    <w:rsid w:val="00D50812"/>
    <w:rsid w:val="00D50FF6"/>
    <w:rsid w:val="00D51B13"/>
    <w:rsid w:val="00D525FB"/>
    <w:rsid w:val="00D52C6E"/>
    <w:rsid w:val="00D5321B"/>
    <w:rsid w:val="00D54367"/>
    <w:rsid w:val="00D545D3"/>
    <w:rsid w:val="00D5521D"/>
    <w:rsid w:val="00D559BE"/>
    <w:rsid w:val="00D55B19"/>
    <w:rsid w:val="00D55E05"/>
    <w:rsid w:val="00D55EED"/>
    <w:rsid w:val="00D561E3"/>
    <w:rsid w:val="00D5631F"/>
    <w:rsid w:val="00D56930"/>
    <w:rsid w:val="00D56F2A"/>
    <w:rsid w:val="00D57216"/>
    <w:rsid w:val="00D57B94"/>
    <w:rsid w:val="00D601CC"/>
    <w:rsid w:val="00D608F6"/>
    <w:rsid w:val="00D620A1"/>
    <w:rsid w:val="00D622BE"/>
    <w:rsid w:val="00D6338E"/>
    <w:rsid w:val="00D63A4E"/>
    <w:rsid w:val="00D63EC2"/>
    <w:rsid w:val="00D64171"/>
    <w:rsid w:val="00D6486D"/>
    <w:rsid w:val="00D65F9C"/>
    <w:rsid w:val="00D6689E"/>
    <w:rsid w:val="00D66AF2"/>
    <w:rsid w:val="00D677DD"/>
    <w:rsid w:val="00D72475"/>
    <w:rsid w:val="00D72721"/>
    <w:rsid w:val="00D73132"/>
    <w:rsid w:val="00D73985"/>
    <w:rsid w:val="00D73988"/>
    <w:rsid w:val="00D73E88"/>
    <w:rsid w:val="00D73FB9"/>
    <w:rsid w:val="00D741C2"/>
    <w:rsid w:val="00D74642"/>
    <w:rsid w:val="00D75ACE"/>
    <w:rsid w:val="00D75F39"/>
    <w:rsid w:val="00D77204"/>
    <w:rsid w:val="00D776D2"/>
    <w:rsid w:val="00D77D9A"/>
    <w:rsid w:val="00D800B2"/>
    <w:rsid w:val="00D80369"/>
    <w:rsid w:val="00D8080F"/>
    <w:rsid w:val="00D81AEC"/>
    <w:rsid w:val="00D82B88"/>
    <w:rsid w:val="00D82E0B"/>
    <w:rsid w:val="00D8326D"/>
    <w:rsid w:val="00D8338E"/>
    <w:rsid w:val="00D83B7A"/>
    <w:rsid w:val="00D847C1"/>
    <w:rsid w:val="00D84829"/>
    <w:rsid w:val="00D84DA4"/>
    <w:rsid w:val="00D857C5"/>
    <w:rsid w:val="00D8612D"/>
    <w:rsid w:val="00D867C9"/>
    <w:rsid w:val="00D87740"/>
    <w:rsid w:val="00D87A45"/>
    <w:rsid w:val="00D90702"/>
    <w:rsid w:val="00D9074B"/>
    <w:rsid w:val="00D90F2C"/>
    <w:rsid w:val="00D91EAB"/>
    <w:rsid w:val="00D9208D"/>
    <w:rsid w:val="00D92232"/>
    <w:rsid w:val="00D92927"/>
    <w:rsid w:val="00D92967"/>
    <w:rsid w:val="00D930D2"/>
    <w:rsid w:val="00D93745"/>
    <w:rsid w:val="00D941CA"/>
    <w:rsid w:val="00D943A0"/>
    <w:rsid w:val="00D95EB7"/>
    <w:rsid w:val="00D965EC"/>
    <w:rsid w:val="00D970F3"/>
    <w:rsid w:val="00DA016F"/>
    <w:rsid w:val="00DA0B75"/>
    <w:rsid w:val="00DA16AB"/>
    <w:rsid w:val="00DA1C25"/>
    <w:rsid w:val="00DA3F9B"/>
    <w:rsid w:val="00DA47B9"/>
    <w:rsid w:val="00DA4C10"/>
    <w:rsid w:val="00DA4D68"/>
    <w:rsid w:val="00DA51DB"/>
    <w:rsid w:val="00DA5991"/>
    <w:rsid w:val="00DA5A3A"/>
    <w:rsid w:val="00DA5A79"/>
    <w:rsid w:val="00DA5BC2"/>
    <w:rsid w:val="00DA5CCC"/>
    <w:rsid w:val="00DA6552"/>
    <w:rsid w:val="00DA69B0"/>
    <w:rsid w:val="00DA7504"/>
    <w:rsid w:val="00DA7880"/>
    <w:rsid w:val="00DA7FFC"/>
    <w:rsid w:val="00DB06BF"/>
    <w:rsid w:val="00DB0747"/>
    <w:rsid w:val="00DB08B2"/>
    <w:rsid w:val="00DB0A59"/>
    <w:rsid w:val="00DB19D9"/>
    <w:rsid w:val="00DB2594"/>
    <w:rsid w:val="00DB271E"/>
    <w:rsid w:val="00DB2F39"/>
    <w:rsid w:val="00DB30FC"/>
    <w:rsid w:val="00DB3209"/>
    <w:rsid w:val="00DB39E1"/>
    <w:rsid w:val="00DB4153"/>
    <w:rsid w:val="00DB4B49"/>
    <w:rsid w:val="00DB50D2"/>
    <w:rsid w:val="00DB5648"/>
    <w:rsid w:val="00DB7ACD"/>
    <w:rsid w:val="00DB7B6B"/>
    <w:rsid w:val="00DB7D78"/>
    <w:rsid w:val="00DB7FCE"/>
    <w:rsid w:val="00DC0CB7"/>
    <w:rsid w:val="00DC148C"/>
    <w:rsid w:val="00DC1CD2"/>
    <w:rsid w:val="00DC2E7C"/>
    <w:rsid w:val="00DC3173"/>
    <w:rsid w:val="00DC32AB"/>
    <w:rsid w:val="00DC3318"/>
    <w:rsid w:val="00DC36AF"/>
    <w:rsid w:val="00DC3E04"/>
    <w:rsid w:val="00DC4C69"/>
    <w:rsid w:val="00DC50DC"/>
    <w:rsid w:val="00DC54C3"/>
    <w:rsid w:val="00DC5741"/>
    <w:rsid w:val="00DC62C2"/>
    <w:rsid w:val="00DC6FF6"/>
    <w:rsid w:val="00DC6FFA"/>
    <w:rsid w:val="00DC7AE9"/>
    <w:rsid w:val="00DC7E3F"/>
    <w:rsid w:val="00DC7FE2"/>
    <w:rsid w:val="00DD0F9C"/>
    <w:rsid w:val="00DD1594"/>
    <w:rsid w:val="00DD1AE2"/>
    <w:rsid w:val="00DD1AFE"/>
    <w:rsid w:val="00DD204B"/>
    <w:rsid w:val="00DD20DB"/>
    <w:rsid w:val="00DD2FA5"/>
    <w:rsid w:val="00DD307B"/>
    <w:rsid w:val="00DD3468"/>
    <w:rsid w:val="00DD4B08"/>
    <w:rsid w:val="00DD513A"/>
    <w:rsid w:val="00DD5338"/>
    <w:rsid w:val="00DD5938"/>
    <w:rsid w:val="00DD5C4B"/>
    <w:rsid w:val="00DD6008"/>
    <w:rsid w:val="00DD6274"/>
    <w:rsid w:val="00DD6481"/>
    <w:rsid w:val="00DD6DDE"/>
    <w:rsid w:val="00DD721F"/>
    <w:rsid w:val="00DD78D4"/>
    <w:rsid w:val="00DD79B2"/>
    <w:rsid w:val="00DE0025"/>
    <w:rsid w:val="00DE0450"/>
    <w:rsid w:val="00DE0906"/>
    <w:rsid w:val="00DE13C1"/>
    <w:rsid w:val="00DE1436"/>
    <w:rsid w:val="00DE18DF"/>
    <w:rsid w:val="00DE1B09"/>
    <w:rsid w:val="00DE2826"/>
    <w:rsid w:val="00DE2AE4"/>
    <w:rsid w:val="00DE3691"/>
    <w:rsid w:val="00DE396F"/>
    <w:rsid w:val="00DE4656"/>
    <w:rsid w:val="00DE58BA"/>
    <w:rsid w:val="00DE5A7B"/>
    <w:rsid w:val="00DE6D88"/>
    <w:rsid w:val="00DE7413"/>
    <w:rsid w:val="00DE7BEA"/>
    <w:rsid w:val="00DF0B57"/>
    <w:rsid w:val="00DF20FF"/>
    <w:rsid w:val="00DF2F6C"/>
    <w:rsid w:val="00DF3F5D"/>
    <w:rsid w:val="00DF5A1C"/>
    <w:rsid w:val="00DF5D50"/>
    <w:rsid w:val="00DF6142"/>
    <w:rsid w:val="00DF6566"/>
    <w:rsid w:val="00DF6B4F"/>
    <w:rsid w:val="00DF6EBE"/>
    <w:rsid w:val="00DF7308"/>
    <w:rsid w:val="00DF7DA8"/>
    <w:rsid w:val="00E00C33"/>
    <w:rsid w:val="00E01AC5"/>
    <w:rsid w:val="00E02361"/>
    <w:rsid w:val="00E029B3"/>
    <w:rsid w:val="00E043CB"/>
    <w:rsid w:val="00E04B8A"/>
    <w:rsid w:val="00E052E8"/>
    <w:rsid w:val="00E05ACE"/>
    <w:rsid w:val="00E05BCD"/>
    <w:rsid w:val="00E063DD"/>
    <w:rsid w:val="00E06B7A"/>
    <w:rsid w:val="00E06F20"/>
    <w:rsid w:val="00E07226"/>
    <w:rsid w:val="00E101BE"/>
    <w:rsid w:val="00E10643"/>
    <w:rsid w:val="00E108AA"/>
    <w:rsid w:val="00E1092F"/>
    <w:rsid w:val="00E10D47"/>
    <w:rsid w:val="00E10DDD"/>
    <w:rsid w:val="00E1152A"/>
    <w:rsid w:val="00E12CB2"/>
    <w:rsid w:val="00E13A7F"/>
    <w:rsid w:val="00E13E2D"/>
    <w:rsid w:val="00E144B6"/>
    <w:rsid w:val="00E14775"/>
    <w:rsid w:val="00E14F51"/>
    <w:rsid w:val="00E16FAA"/>
    <w:rsid w:val="00E173A6"/>
    <w:rsid w:val="00E17698"/>
    <w:rsid w:val="00E179AB"/>
    <w:rsid w:val="00E17B86"/>
    <w:rsid w:val="00E201FD"/>
    <w:rsid w:val="00E21309"/>
    <w:rsid w:val="00E214EF"/>
    <w:rsid w:val="00E219AD"/>
    <w:rsid w:val="00E21CA3"/>
    <w:rsid w:val="00E22D02"/>
    <w:rsid w:val="00E23C75"/>
    <w:rsid w:val="00E23F04"/>
    <w:rsid w:val="00E243CC"/>
    <w:rsid w:val="00E247C6"/>
    <w:rsid w:val="00E24D71"/>
    <w:rsid w:val="00E24DF4"/>
    <w:rsid w:val="00E25E50"/>
    <w:rsid w:val="00E269D1"/>
    <w:rsid w:val="00E27E9D"/>
    <w:rsid w:val="00E305A8"/>
    <w:rsid w:val="00E30A19"/>
    <w:rsid w:val="00E314CA"/>
    <w:rsid w:val="00E31B8B"/>
    <w:rsid w:val="00E3644A"/>
    <w:rsid w:val="00E369E6"/>
    <w:rsid w:val="00E3741A"/>
    <w:rsid w:val="00E37535"/>
    <w:rsid w:val="00E40998"/>
    <w:rsid w:val="00E41730"/>
    <w:rsid w:val="00E41D1D"/>
    <w:rsid w:val="00E423CF"/>
    <w:rsid w:val="00E42E7F"/>
    <w:rsid w:val="00E433CD"/>
    <w:rsid w:val="00E43878"/>
    <w:rsid w:val="00E443B6"/>
    <w:rsid w:val="00E4492C"/>
    <w:rsid w:val="00E451E5"/>
    <w:rsid w:val="00E4617A"/>
    <w:rsid w:val="00E4620A"/>
    <w:rsid w:val="00E46D02"/>
    <w:rsid w:val="00E47028"/>
    <w:rsid w:val="00E4713A"/>
    <w:rsid w:val="00E47160"/>
    <w:rsid w:val="00E50427"/>
    <w:rsid w:val="00E51363"/>
    <w:rsid w:val="00E51AA4"/>
    <w:rsid w:val="00E51CDE"/>
    <w:rsid w:val="00E52389"/>
    <w:rsid w:val="00E52DAB"/>
    <w:rsid w:val="00E52F96"/>
    <w:rsid w:val="00E5303A"/>
    <w:rsid w:val="00E53196"/>
    <w:rsid w:val="00E54F5E"/>
    <w:rsid w:val="00E56052"/>
    <w:rsid w:val="00E56197"/>
    <w:rsid w:val="00E561A6"/>
    <w:rsid w:val="00E5701E"/>
    <w:rsid w:val="00E57896"/>
    <w:rsid w:val="00E60A37"/>
    <w:rsid w:val="00E61734"/>
    <w:rsid w:val="00E6175E"/>
    <w:rsid w:val="00E61807"/>
    <w:rsid w:val="00E63005"/>
    <w:rsid w:val="00E63FDB"/>
    <w:rsid w:val="00E64716"/>
    <w:rsid w:val="00E65D89"/>
    <w:rsid w:val="00E66423"/>
    <w:rsid w:val="00E70480"/>
    <w:rsid w:val="00E7100F"/>
    <w:rsid w:val="00E71F65"/>
    <w:rsid w:val="00E7237A"/>
    <w:rsid w:val="00E72BED"/>
    <w:rsid w:val="00E72E63"/>
    <w:rsid w:val="00E74C61"/>
    <w:rsid w:val="00E750F9"/>
    <w:rsid w:val="00E756B6"/>
    <w:rsid w:val="00E75DB4"/>
    <w:rsid w:val="00E77334"/>
    <w:rsid w:val="00E777DF"/>
    <w:rsid w:val="00E778EA"/>
    <w:rsid w:val="00E77D7B"/>
    <w:rsid w:val="00E80EAB"/>
    <w:rsid w:val="00E811D4"/>
    <w:rsid w:val="00E81212"/>
    <w:rsid w:val="00E81233"/>
    <w:rsid w:val="00E81FB6"/>
    <w:rsid w:val="00E81FE8"/>
    <w:rsid w:val="00E82396"/>
    <w:rsid w:val="00E82F1E"/>
    <w:rsid w:val="00E8349D"/>
    <w:rsid w:val="00E834EC"/>
    <w:rsid w:val="00E846A2"/>
    <w:rsid w:val="00E8509C"/>
    <w:rsid w:val="00E85119"/>
    <w:rsid w:val="00E8577C"/>
    <w:rsid w:val="00E8584D"/>
    <w:rsid w:val="00E86079"/>
    <w:rsid w:val="00E86097"/>
    <w:rsid w:val="00E86218"/>
    <w:rsid w:val="00E86C64"/>
    <w:rsid w:val="00E876D7"/>
    <w:rsid w:val="00E910A5"/>
    <w:rsid w:val="00E91809"/>
    <w:rsid w:val="00E919A4"/>
    <w:rsid w:val="00E922EB"/>
    <w:rsid w:val="00E929E5"/>
    <w:rsid w:val="00E92BE6"/>
    <w:rsid w:val="00E93172"/>
    <w:rsid w:val="00E93E0F"/>
    <w:rsid w:val="00E9430B"/>
    <w:rsid w:val="00E9476C"/>
    <w:rsid w:val="00E94AF5"/>
    <w:rsid w:val="00E969B6"/>
    <w:rsid w:val="00E96C0A"/>
    <w:rsid w:val="00E97578"/>
    <w:rsid w:val="00E97A3A"/>
    <w:rsid w:val="00EA16A7"/>
    <w:rsid w:val="00EA26CF"/>
    <w:rsid w:val="00EA2AE4"/>
    <w:rsid w:val="00EA2B92"/>
    <w:rsid w:val="00EA2C10"/>
    <w:rsid w:val="00EA2C8C"/>
    <w:rsid w:val="00EA435C"/>
    <w:rsid w:val="00EA46E7"/>
    <w:rsid w:val="00EA48DE"/>
    <w:rsid w:val="00EA4987"/>
    <w:rsid w:val="00EA6715"/>
    <w:rsid w:val="00EA6835"/>
    <w:rsid w:val="00EA7E78"/>
    <w:rsid w:val="00EB1002"/>
    <w:rsid w:val="00EB10BB"/>
    <w:rsid w:val="00EB11DD"/>
    <w:rsid w:val="00EB1B7D"/>
    <w:rsid w:val="00EB251F"/>
    <w:rsid w:val="00EB27C1"/>
    <w:rsid w:val="00EB3B09"/>
    <w:rsid w:val="00EB3C4C"/>
    <w:rsid w:val="00EB499C"/>
    <w:rsid w:val="00EB4ED0"/>
    <w:rsid w:val="00EB6165"/>
    <w:rsid w:val="00EB6239"/>
    <w:rsid w:val="00EB6892"/>
    <w:rsid w:val="00EB695E"/>
    <w:rsid w:val="00EB72E6"/>
    <w:rsid w:val="00EB7C0A"/>
    <w:rsid w:val="00EC1671"/>
    <w:rsid w:val="00EC1EE1"/>
    <w:rsid w:val="00EC218A"/>
    <w:rsid w:val="00EC2448"/>
    <w:rsid w:val="00EC3627"/>
    <w:rsid w:val="00EC384A"/>
    <w:rsid w:val="00EC3F6C"/>
    <w:rsid w:val="00EC4586"/>
    <w:rsid w:val="00EC4673"/>
    <w:rsid w:val="00EC481B"/>
    <w:rsid w:val="00EC4A24"/>
    <w:rsid w:val="00EC50DB"/>
    <w:rsid w:val="00EC5223"/>
    <w:rsid w:val="00EC5CB1"/>
    <w:rsid w:val="00EC5F18"/>
    <w:rsid w:val="00EC678E"/>
    <w:rsid w:val="00EC67FD"/>
    <w:rsid w:val="00EC7B47"/>
    <w:rsid w:val="00ED0475"/>
    <w:rsid w:val="00ED0F0B"/>
    <w:rsid w:val="00ED169B"/>
    <w:rsid w:val="00ED1771"/>
    <w:rsid w:val="00ED2560"/>
    <w:rsid w:val="00ED32D0"/>
    <w:rsid w:val="00ED467F"/>
    <w:rsid w:val="00ED5315"/>
    <w:rsid w:val="00ED53FF"/>
    <w:rsid w:val="00ED63F4"/>
    <w:rsid w:val="00ED68E8"/>
    <w:rsid w:val="00ED773E"/>
    <w:rsid w:val="00ED79D9"/>
    <w:rsid w:val="00ED7D44"/>
    <w:rsid w:val="00ED7ECE"/>
    <w:rsid w:val="00EE039F"/>
    <w:rsid w:val="00EE150E"/>
    <w:rsid w:val="00EE197D"/>
    <w:rsid w:val="00EE1B66"/>
    <w:rsid w:val="00EE1E8E"/>
    <w:rsid w:val="00EE3576"/>
    <w:rsid w:val="00EE3B6B"/>
    <w:rsid w:val="00EE44F0"/>
    <w:rsid w:val="00EE4984"/>
    <w:rsid w:val="00EE5368"/>
    <w:rsid w:val="00EE53AC"/>
    <w:rsid w:val="00EE5A6C"/>
    <w:rsid w:val="00EE687A"/>
    <w:rsid w:val="00EF0129"/>
    <w:rsid w:val="00EF03AD"/>
    <w:rsid w:val="00EF03EE"/>
    <w:rsid w:val="00EF0AF3"/>
    <w:rsid w:val="00EF151F"/>
    <w:rsid w:val="00EF1573"/>
    <w:rsid w:val="00EF191F"/>
    <w:rsid w:val="00EF1B7B"/>
    <w:rsid w:val="00EF2BBA"/>
    <w:rsid w:val="00EF2DB2"/>
    <w:rsid w:val="00EF2E49"/>
    <w:rsid w:val="00EF3059"/>
    <w:rsid w:val="00EF311E"/>
    <w:rsid w:val="00EF324D"/>
    <w:rsid w:val="00EF3314"/>
    <w:rsid w:val="00EF3BF6"/>
    <w:rsid w:val="00EF41FF"/>
    <w:rsid w:val="00EF4884"/>
    <w:rsid w:val="00EF574F"/>
    <w:rsid w:val="00EF664B"/>
    <w:rsid w:val="00EF7115"/>
    <w:rsid w:val="00EF769C"/>
    <w:rsid w:val="00EF77AB"/>
    <w:rsid w:val="00F00149"/>
    <w:rsid w:val="00F00312"/>
    <w:rsid w:val="00F019BD"/>
    <w:rsid w:val="00F0279D"/>
    <w:rsid w:val="00F034C5"/>
    <w:rsid w:val="00F035B4"/>
    <w:rsid w:val="00F0361C"/>
    <w:rsid w:val="00F03942"/>
    <w:rsid w:val="00F04208"/>
    <w:rsid w:val="00F04F25"/>
    <w:rsid w:val="00F05909"/>
    <w:rsid w:val="00F0592C"/>
    <w:rsid w:val="00F06224"/>
    <w:rsid w:val="00F0705F"/>
    <w:rsid w:val="00F071CA"/>
    <w:rsid w:val="00F07247"/>
    <w:rsid w:val="00F078DC"/>
    <w:rsid w:val="00F107C0"/>
    <w:rsid w:val="00F10A58"/>
    <w:rsid w:val="00F1261C"/>
    <w:rsid w:val="00F1340F"/>
    <w:rsid w:val="00F1505D"/>
    <w:rsid w:val="00F15A41"/>
    <w:rsid w:val="00F15AC8"/>
    <w:rsid w:val="00F15CA6"/>
    <w:rsid w:val="00F15E8D"/>
    <w:rsid w:val="00F15F67"/>
    <w:rsid w:val="00F167D0"/>
    <w:rsid w:val="00F16E00"/>
    <w:rsid w:val="00F173D3"/>
    <w:rsid w:val="00F17B49"/>
    <w:rsid w:val="00F21405"/>
    <w:rsid w:val="00F21F47"/>
    <w:rsid w:val="00F21FED"/>
    <w:rsid w:val="00F23756"/>
    <w:rsid w:val="00F23AC8"/>
    <w:rsid w:val="00F24039"/>
    <w:rsid w:val="00F241EB"/>
    <w:rsid w:val="00F25614"/>
    <w:rsid w:val="00F261C7"/>
    <w:rsid w:val="00F2766C"/>
    <w:rsid w:val="00F2777B"/>
    <w:rsid w:val="00F279A4"/>
    <w:rsid w:val="00F27EAB"/>
    <w:rsid w:val="00F30153"/>
    <w:rsid w:val="00F301E6"/>
    <w:rsid w:val="00F30208"/>
    <w:rsid w:val="00F30D53"/>
    <w:rsid w:val="00F30DF6"/>
    <w:rsid w:val="00F31405"/>
    <w:rsid w:val="00F3162D"/>
    <w:rsid w:val="00F31B10"/>
    <w:rsid w:val="00F31C84"/>
    <w:rsid w:val="00F31F56"/>
    <w:rsid w:val="00F324AC"/>
    <w:rsid w:val="00F32FBD"/>
    <w:rsid w:val="00F34725"/>
    <w:rsid w:val="00F365AD"/>
    <w:rsid w:val="00F368AE"/>
    <w:rsid w:val="00F3693E"/>
    <w:rsid w:val="00F36DE2"/>
    <w:rsid w:val="00F37DBC"/>
    <w:rsid w:val="00F4007D"/>
    <w:rsid w:val="00F40263"/>
    <w:rsid w:val="00F4166F"/>
    <w:rsid w:val="00F42631"/>
    <w:rsid w:val="00F42C96"/>
    <w:rsid w:val="00F42E35"/>
    <w:rsid w:val="00F4538C"/>
    <w:rsid w:val="00F459BD"/>
    <w:rsid w:val="00F45F5F"/>
    <w:rsid w:val="00F46623"/>
    <w:rsid w:val="00F4675C"/>
    <w:rsid w:val="00F46C3F"/>
    <w:rsid w:val="00F46C9B"/>
    <w:rsid w:val="00F47487"/>
    <w:rsid w:val="00F47490"/>
    <w:rsid w:val="00F47EC7"/>
    <w:rsid w:val="00F5032F"/>
    <w:rsid w:val="00F50368"/>
    <w:rsid w:val="00F50C8D"/>
    <w:rsid w:val="00F51996"/>
    <w:rsid w:val="00F5262C"/>
    <w:rsid w:val="00F53CB7"/>
    <w:rsid w:val="00F54D13"/>
    <w:rsid w:val="00F55267"/>
    <w:rsid w:val="00F55DC0"/>
    <w:rsid w:val="00F55DF1"/>
    <w:rsid w:val="00F55F3C"/>
    <w:rsid w:val="00F56A79"/>
    <w:rsid w:val="00F57835"/>
    <w:rsid w:val="00F60319"/>
    <w:rsid w:val="00F603C4"/>
    <w:rsid w:val="00F60B00"/>
    <w:rsid w:val="00F61B4D"/>
    <w:rsid w:val="00F61FC8"/>
    <w:rsid w:val="00F623FE"/>
    <w:rsid w:val="00F627A9"/>
    <w:rsid w:val="00F63C00"/>
    <w:rsid w:val="00F63E63"/>
    <w:rsid w:val="00F64A66"/>
    <w:rsid w:val="00F65234"/>
    <w:rsid w:val="00F65438"/>
    <w:rsid w:val="00F65956"/>
    <w:rsid w:val="00F66305"/>
    <w:rsid w:val="00F66B19"/>
    <w:rsid w:val="00F66CDF"/>
    <w:rsid w:val="00F66EC0"/>
    <w:rsid w:val="00F6773A"/>
    <w:rsid w:val="00F677C2"/>
    <w:rsid w:val="00F67D25"/>
    <w:rsid w:val="00F67E2C"/>
    <w:rsid w:val="00F70059"/>
    <w:rsid w:val="00F7009C"/>
    <w:rsid w:val="00F70280"/>
    <w:rsid w:val="00F713E0"/>
    <w:rsid w:val="00F71418"/>
    <w:rsid w:val="00F71692"/>
    <w:rsid w:val="00F71D48"/>
    <w:rsid w:val="00F721A1"/>
    <w:rsid w:val="00F72C61"/>
    <w:rsid w:val="00F72D06"/>
    <w:rsid w:val="00F736D7"/>
    <w:rsid w:val="00F73BE2"/>
    <w:rsid w:val="00F73C5E"/>
    <w:rsid w:val="00F73D1F"/>
    <w:rsid w:val="00F73DF1"/>
    <w:rsid w:val="00F7479F"/>
    <w:rsid w:val="00F7497D"/>
    <w:rsid w:val="00F758D7"/>
    <w:rsid w:val="00F75A66"/>
    <w:rsid w:val="00F75BD4"/>
    <w:rsid w:val="00F75E96"/>
    <w:rsid w:val="00F76F43"/>
    <w:rsid w:val="00F77139"/>
    <w:rsid w:val="00F772D5"/>
    <w:rsid w:val="00F77348"/>
    <w:rsid w:val="00F77966"/>
    <w:rsid w:val="00F77F1A"/>
    <w:rsid w:val="00F80722"/>
    <w:rsid w:val="00F80D27"/>
    <w:rsid w:val="00F80D6C"/>
    <w:rsid w:val="00F8107F"/>
    <w:rsid w:val="00F820A6"/>
    <w:rsid w:val="00F83A2D"/>
    <w:rsid w:val="00F83EAA"/>
    <w:rsid w:val="00F84093"/>
    <w:rsid w:val="00F84BF8"/>
    <w:rsid w:val="00F84DF2"/>
    <w:rsid w:val="00F85D56"/>
    <w:rsid w:val="00F85D68"/>
    <w:rsid w:val="00F85E1B"/>
    <w:rsid w:val="00F86A1F"/>
    <w:rsid w:val="00F875B7"/>
    <w:rsid w:val="00F87FAD"/>
    <w:rsid w:val="00F9003E"/>
    <w:rsid w:val="00F900A6"/>
    <w:rsid w:val="00F902A6"/>
    <w:rsid w:val="00F90DF6"/>
    <w:rsid w:val="00F91767"/>
    <w:rsid w:val="00F91BAD"/>
    <w:rsid w:val="00F91F99"/>
    <w:rsid w:val="00F93557"/>
    <w:rsid w:val="00F9374E"/>
    <w:rsid w:val="00F93BC7"/>
    <w:rsid w:val="00F93E1E"/>
    <w:rsid w:val="00F94281"/>
    <w:rsid w:val="00F94690"/>
    <w:rsid w:val="00F94C12"/>
    <w:rsid w:val="00F9532B"/>
    <w:rsid w:val="00F95973"/>
    <w:rsid w:val="00F96248"/>
    <w:rsid w:val="00F96B2E"/>
    <w:rsid w:val="00F96B6A"/>
    <w:rsid w:val="00F96EDC"/>
    <w:rsid w:val="00FA1594"/>
    <w:rsid w:val="00FA1845"/>
    <w:rsid w:val="00FA1C95"/>
    <w:rsid w:val="00FA2415"/>
    <w:rsid w:val="00FA2534"/>
    <w:rsid w:val="00FA332F"/>
    <w:rsid w:val="00FA44AF"/>
    <w:rsid w:val="00FA4683"/>
    <w:rsid w:val="00FA478D"/>
    <w:rsid w:val="00FA5874"/>
    <w:rsid w:val="00FA692E"/>
    <w:rsid w:val="00FA6F1F"/>
    <w:rsid w:val="00FB0032"/>
    <w:rsid w:val="00FB0293"/>
    <w:rsid w:val="00FB1010"/>
    <w:rsid w:val="00FB1E41"/>
    <w:rsid w:val="00FB24FF"/>
    <w:rsid w:val="00FB25E0"/>
    <w:rsid w:val="00FB3199"/>
    <w:rsid w:val="00FB31AE"/>
    <w:rsid w:val="00FB5763"/>
    <w:rsid w:val="00FB5A84"/>
    <w:rsid w:val="00FB5C86"/>
    <w:rsid w:val="00FB5E14"/>
    <w:rsid w:val="00FB6139"/>
    <w:rsid w:val="00FB7561"/>
    <w:rsid w:val="00FB758D"/>
    <w:rsid w:val="00FB75C3"/>
    <w:rsid w:val="00FB75DD"/>
    <w:rsid w:val="00FC02A8"/>
    <w:rsid w:val="00FC2F07"/>
    <w:rsid w:val="00FC35CA"/>
    <w:rsid w:val="00FC3A99"/>
    <w:rsid w:val="00FC40E9"/>
    <w:rsid w:val="00FC42BB"/>
    <w:rsid w:val="00FC4665"/>
    <w:rsid w:val="00FC50B0"/>
    <w:rsid w:val="00FC5280"/>
    <w:rsid w:val="00FC5D6C"/>
    <w:rsid w:val="00FC609B"/>
    <w:rsid w:val="00FC691C"/>
    <w:rsid w:val="00FC6A00"/>
    <w:rsid w:val="00FC7555"/>
    <w:rsid w:val="00FC7971"/>
    <w:rsid w:val="00FC7C6F"/>
    <w:rsid w:val="00FD1895"/>
    <w:rsid w:val="00FD19DC"/>
    <w:rsid w:val="00FD1F34"/>
    <w:rsid w:val="00FD26EA"/>
    <w:rsid w:val="00FD280D"/>
    <w:rsid w:val="00FD2FEC"/>
    <w:rsid w:val="00FD41C7"/>
    <w:rsid w:val="00FD5200"/>
    <w:rsid w:val="00FD53CA"/>
    <w:rsid w:val="00FD66AB"/>
    <w:rsid w:val="00FD7C17"/>
    <w:rsid w:val="00FE1053"/>
    <w:rsid w:val="00FE19B3"/>
    <w:rsid w:val="00FE1C25"/>
    <w:rsid w:val="00FE34C7"/>
    <w:rsid w:val="00FE35E8"/>
    <w:rsid w:val="00FE3DF3"/>
    <w:rsid w:val="00FE4538"/>
    <w:rsid w:val="00FE4A44"/>
    <w:rsid w:val="00FE4B78"/>
    <w:rsid w:val="00FE5165"/>
    <w:rsid w:val="00FE5624"/>
    <w:rsid w:val="00FE5C94"/>
    <w:rsid w:val="00FE6577"/>
    <w:rsid w:val="00FF0310"/>
    <w:rsid w:val="00FF08B6"/>
    <w:rsid w:val="00FF0C69"/>
    <w:rsid w:val="00FF14E6"/>
    <w:rsid w:val="00FF19BB"/>
    <w:rsid w:val="00FF1B79"/>
    <w:rsid w:val="00FF253F"/>
    <w:rsid w:val="00FF333B"/>
    <w:rsid w:val="00FF37F4"/>
    <w:rsid w:val="00FF4221"/>
    <w:rsid w:val="00FF54E4"/>
    <w:rsid w:val="00FF5AF1"/>
    <w:rsid w:val="00FF6370"/>
    <w:rsid w:val="00FF64FD"/>
    <w:rsid w:val="00FF654A"/>
    <w:rsid w:val="00FF74C2"/>
    <w:rsid w:val="00FF7E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64AA4A42-D8A1-4CEB-80C3-D38FF0C68586}"/>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87206"/>
    <w:rPr>
      <w:sz w:val="24"/>
      <w:szCs w:val="24"/>
    </w:rPr>
  </w:style>
  <w:style w:type="paragraph" w:styleId="Naslov1">
    <w:name w:val="heading 1"/>
    <w:basedOn w:val="Normal"/>
    <w:next w:val="Normal"/>
    <w:link w:val="Naslov1Char"/>
    <w:qFormat/>
    <w:rsid w:val="00D34648"/>
    <w:pPr>
      <w:keepNext/>
      <w:spacing w:before="240" w:after="60"/>
      <w:outlineLvl w:val="0"/>
    </w:pPr>
    <w:rPr>
      <w:rFonts w:ascii="Cambria" w:hAnsi="Cambria"/>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187206"/>
    <w:pPr>
      <w:tabs>
        <w:tab w:val="center" w:pos="4536"/>
        <w:tab w:val="right" w:pos="9072"/>
      </w:tabs>
    </w:pPr>
  </w:style>
  <w:style w:type="character" w:styleId="Brojstranice">
    <w:name w:val="page number"/>
    <w:basedOn w:val="Zadanifontodlomka"/>
    <w:rsid w:val="00187206"/>
  </w:style>
  <w:style w:type="paragraph" w:styleId="Podnoje">
    <w:name w:val="footer"/>
    <w:basedOn w:val="Normal"/>
    <w:rsid w:val="00004F9E"/>
    <w:pPr>
      <w:tabs>
        <w:tab w:val="center" w:pos="4536"/>
        <w:tab w:val="right" w:pos="9072"/>
      </w:tabs>
    </w:pPr>
  </w:style>
  <w:style w:type="paragraph" w:styleId="Tekstbalonia">
    <w:name w:val="Balloon Text"/>
    <w:basedOn w:val="Normal"/>
    <w:link w:val="TekstbaloniaChar"/>
    <w:rsid w:val="007E7956"/>
    <w:rPr>
      <w:rFonts w:ascii="Tahoma" w:hAnsi="Tahoma" w:cs="Tahoma"/>
      <w:sz w:val="16"/>
      <w:szCs w:val="16"/>
    </w:rPr>
  </w:style>
  <w:style w:type="character" w:styleId="TekstbaloniaChar" w:customStyle="true">
    <w:name w:val="Tekst balončića Char"/>
    <w:link w:val="Tekstbalonia"/>
    <w:rsid w:val="007E7956"/>
    <w:rPr>
      <w:rFonts w:ascii="Tahoma" w:hAnsi="Tahoma" w:cs="Tahoma"/>
      <w:sz w:val="16"/>
      <w:szCs w:val="16"/>
    </w:rPr>
  </w:style>
  <w:style w:type="paragraph" w:styleId="Naslov">
    <w:name w:val="Title"/>
    <w:basedOn w:val="Normal"/>
    <w:next w:val="Normal"/>
    <w:link w:val="NaslovChar"/>
    <w:qFormat/>
    <w:rsid w:val="007E7956"/>
    <w:pPr>
      <w:spacing w:before="240" w:after="60"/>
      <w:jc w:val="center"/>
      <w:outlineLvl w:val="0"/>
    </w:pPr>
    <w:rPr>
      <w:rFonts w:ascii="Cambria" w:hAnsi="Cambria"/>
      <w:b/>
      <w:bCs/>
      <w:kern w:val="28"/>
      <w:sz w:val="32"/>
      <w:szCs w:val="32"/>
    </w:rPr>
  </w:style>
  <w:style w:type="character" w:styleId="NaslovChar" w:customStyle="true">
    <w:name w:val="Naslov Char"/>
    <w:link w:val="Naslov"/>
    <w:rsid w:val="007E7956"/>
    <w:rPr>
      <w:rFonts w:ascii="Cambria" w:hAnsi="Cambria" w:eastAsia="Times New Roman" w:cs="Times New Roman"/>
      <w:b/>
      <w:bCs/>
      <w:kern w:val="28"/>
      <w:sz w:val="32"/>
      <w:szCs w:val="32"/>
    </w:rPr>
  </w:style>
  <w:style w:type="character" w:styleId="Naslov1Char" w:customStyle="true">
    <w:name w:val="Naslov 1 Char"/>
    <w:link w:val="Naslov1"/>
    <w:rsid w:val="00D34648"/>
    <w:rPr>
      <w:rFonts w:ascii="Cambria" w:hAnsi="Cambria" w:eastAsia="Times New Roman" w:cs="Times New Roman"/>
      <w:b/>
      <w:bCs/>
      <w:kern w:val="32"/>
      <w:sz w:val="32"/>
      <w:szCs w:val="32"/>
    </w:rPr>
  </w:style>
  <w:style w:type="character" w:styleId="Naglaeno">
    <w:name w:val="Strong"/>
    <w:qFormat/>
    <w:rsid w:val="00E81233"/>
    <w:rPr>
      <w:b/>
      <w:bCs/>
    </w:rPr>
  </w:style>
  <w:style w:type="character" w:styleId="Istaknuto">
    <w:name w:val="Emphasis"/>
    <w:qFormat/>
    <w:rsid w:val="001E5288"/>
    <w:rPr>
      <w:i/>
      <w:iCs/>
    </w:rPr>
  </w:style>
  <w:style w:type="paragraph" w:styleId="Odlomakpopisa">
    <w:name w:val="List Paragraph"/>
    <w:basedOn w:val="Normal"/>
    <w:uiPriority w:val="34"/>
    <w:qFormat/>
    <w:rsid w:val="009D2321"/>
    <w:pPr>
      <w:ind w:left="720"/>
      <w:contextualSpacing/>
    </w:pPr>
  </w:style>
  <w:style w:type="paragraph" w:styleId="Bezproreda">
    <w:name w:val="No Spacing"/>
    <w:uiPriority w:val="1"/>
    <w:qFormat/>
    <w:rsid w:val="00B72F0D"/>
    <w:rPr>
      <w:rFonts w:eastAsia="Calibri"/>
      <w:sz w:val="24"/>
      <w:szCs w:val="24"/>
      <w:lang w:eastAsia="en-US"/>
    </w:rPr>
  </w:style>
  <w:style w:type="paragraph" w:styleId="Tijeloteksta">
    <w:name w:val="Body Text"/>
    <w:basedOn w:val="Normal"/>
    <w:link w:val="TijelotekstaChar"/>
    <w:unhideWhenUsed/>
    <w:rsid w:val="006756C0"/>
    <w:pPr>
      <w:jc w:val="both"/>
    </w:pPr>
    <w:rPr>
      <w:lang w:eastAsia="en-US"/>
    </w:rPr>
  </w:style>
  <w:style w:type="character" w:styleId="TijelotekstaChar" w:customStyle="true">
    <w:name w:val="Tijelo teksta Char"/>
    <w:basedOn w:val="Zadanifontodlomka"/>
    <w:link w:val="Tijeloteksta"/>
    <w:rsid w:val="006756C0"/>
    <w:rPr>
      <w:sz w:val="24"/>
      <w:szCs w:val="24"/>
      <w:lang w:eastAsia="en-US"/>
    </w:rPr>
  </w:style>
  <w:style w:type="character" w:styleId="Tekstrezerviranogmjesta">
    <w:name w:val="Placeholder Text"/>
    <w:basedOn w:val="Zadanifontodlomka"/>
    <w:uiPriority w:val="99"/>
    <w:semiHidden/>
    <w:rsid w:val="00D50FF6"/>
    <w:rPr>
      <w:color w:val="808080"/>
      <w:bdr w:val="none" w:color="auto" w:sz="0" w:space="0"/>
      <w:shd w:val="clear" w:color="auto" w:fill="auto"/>
    </w:rPr>
  </w:style>
  <w:style w:type="character" w:styleId="eSPISCCParagraphDefaultFont" w:customStyle="true">
    <w:name w:val="eSPIS_CC_Paragraph Default Font"/>
    <w:basedOn w:val="Zadanifontodlomka"/>
    <w:rsid w:val="00D50FF6"/>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D50FF6"/>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D50FF6"/>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D50FF6"/>
    <w:rPr>
      <w:rFonts w:ascii="Arial" w:hAnsi="Arial" w:cs="Arial"/>
      <w:b w:val="false"/>
      <w:sz w:val="24"/>
      <w:bdr w:val="none" w:color="auto" w:sz="0" w:space="0"/>
      <w:shd w:val="clear" w:color="auto" w:fill="CCFFCC"/>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142357">
      <w:bodyDiv w:val="true"/>
      <w:marLeft w:val="0"/>
      <w:marRight w:val="0"/>
      <w:marTop w:val="0"/>
      <w:marBottom w:val="0"/>
      <w:divBdr>
        <w:top w:val="none" w:color="auto" w:sz="0" w:space="0"/>
        <w:left w:val="none" w:color="auto" w:sz="0" w:space="0"/>
        <w:bottom w:val="none" w:color="auto" w:sz="0" w:space="0"/>
        <w:right w:val="none" w:color="auto" w:sz="0" w:space="0"/>
      </w:divBdr>
    </w:div>
    <w:div w:id="151141686">
      <w:bodyDiv w:val="true"/>
      <w:marLeft w:val="0"/>
      <w:marRight w:val="0"/>
      <w:marTop w:val="0"/>
      <w:marBottom w:val="0"/>
      <w:divBdr>
        <w:top w:val="none" w:color="auto" w:sz="0" w:space="0"/>
        <w:left w:val="none" w:color="auto" w:sz="0" w:space="0"/>
        <w:bottom w:val="none" w:color="auto" w:sz="0" w:space="0"/>
        <w:right w:val="none" w:color="auto" w:sz="0" w:space="0"/>
      </w:divBdr>
    </w:div>
    <w:div w:id="165289233">
      <w:bodyDiv w:val="true"/>
      <w:marLeft w:val="0"/>
      <w:marRight w:val="0"/>
      <w:marTop w:val="0"/>
      <w:marBottom w:val="0"/>
      <w:divBdr>
        <w:top w:val="none" w:color="auto" w:sz="0" w:space="0"/>
        <w:left w:val="none" w:color="auto" w:sz="0" w:space="0"/>
        <w:bottom w:val="none" w:color="auto" w:sz="0" w:space="0"/>
        <w:right w:val="none" w:color="auto" w:sz="0" w:space="0"/>
      </w:divBdr>
    </w:div>
    <w:div w:id="209540216">
      <w:bodyDiv w:val="true"/>
      <w:marLeft w:val="0"/>
      <w:marRight w:val="0"/>
      <w:marTop w:val="0"/>
      <w:marBottom w:val="0"/>
      <w:divBdr>
        <w:top w:val="none" w:color="auto" w:sz="0" w:space="0"/>
        <w:left w:val="none" w:color="auto" w:sz="0" w:space="0"/>
        <w:bottom w:val="none" w:color="auto" w:sz="0" w:space="0"/>
        <w:right w:val="none" w:color="auto" w:sz="0" w:space="0"/>
      </w:divBdr>
    </w:div>
    <w:div w:id="212347267">
      <w:bodyDiv w:val="true"/>
      <w:marLeft w:val="0"/>
      <w:marRight w:val="0"/>
      <w:marTop w:val="0"/>
      <w:marBottom w:val="0"/>
      <w:divBdr>
        <w:top w:val="none" w:color="auto" w:sz="0" w:space="0"/>
        <w:left w:val="none" w:color="auto" w:sz="0" w:space="0"/>
        <w:bottom w:val="none" w:color="auto" w:sz="0" w:space="0"/>
        <w:right w:val="none" w:color="auto" w:sz="0" w:space="0"/>
      </w:divBdr>
    </w:div>
    <w:div w:id="393822104">
      <w:bodyDiv w:val="true"/>
      <w:marLeft w:val="0"/>
      <w:marRight w:val="0"/>
      <w:marTop w:val="0"/>
      <w:marBottom w:val="0"/>
      <w:divBdr>
        <w:top w:val="none" w:color="auto" w:sz="0" w:space="0"/>
        <w:left w:val="none" w:color="auto" w:sz="0" w:space="0"/>
        <w:bottom w:val="none" w:color="auto" w:sz="0" w:space="0"/>
        <w:right w:val="none" w:color="auto" w:sz="0" w:space="0"/>
      </w:divBdr>
    </w:div>
    <w:div w:id="440538869">
      <w:bodyDiv w:val="true"/>
      <w:marLeft w:val="0"/>
      <w:marRight w:val="0"/>
      <w:marTop w:val="0"/>
      <w:marBottom w:val="0"/>
      <w:divBdr>
        <w:top w:val="none" w:color="auto" w:sz="0" w:space="0"/>
        <w:left w:val="none" w:color="auto" w:sz="0" w:space="0"/>
        <w:bottom w:val="none" w:color="auto" w:sz="0" w:space="0"/>
        <w:right w:val="none" w:color="auto" w:sz="0" w:space="0"/>
      </w:divBdr>
    </w:div>
    <w:div w:id="616302786">
      <w:bodyDiv w:val="true"/>
      <w:marLeft w:val="0"/>
      <w:marRight w:val="0"/>
      <w:marTop w:val="0"/>
      <w:marBottom w:val="0"/>
      <w:divBdr>
        <w:top w:val="none" w:color="auto" w:sz="0" w:space="0"/>
        <w:left w:val="none" w:color="auto" w:sz="0" w:space="0"/>
        <w:bottom w:val="none" w:color="auto" w:sz="0" w:space="0"/>
        <w:right w:val="none" w:color="auto" w:sz="0" w:space="0"/>
      </w:divBdr>
    </w:div>
    <w:div w:id="651250001">
      <w:bodyDiv w:val="true"/>
      <w:marLeft w:val="0"/>
      <w:marRight w:val="0"/>
      <w:marTop w:val="0"/>
      <w:marBottom w:val="0"/>
      <w:divBdr>
        <w:top w:val="none" w:color="auto" w:sz="0" w:space="0"/>
        <w:left w:val="none" w:color="auto" w:sz="0" w:space="0"/>
        <w:bottom w:val="none" w:color="auto" w:sz="0" w:space="0"/>
        <w:right w:val="none" w:color="auto" w:sz="0" w:space="0"/>
      </w:divBdr>
    </w:div>
    <w:div w:id="706679267">
      <w:bodyDiv w:val="true"/>
      <w:marLeft w:val="0"/>
      <w:marRight w:val="0"/>
      <w:marTop w:val="0"/>
      <w:marBottom w:val="0"/>
      <w:divBdr>
        <w:top w:val="none" w:color="auto" w:sz="0" w:space="0"/>
        <w:left w:val="none" w:color="auto" w:sz="0" w:space="0"/>
        <w:bottom w:val="none" w:color="auto" w:sz="0" w:space="0"/>
        <w:right w:val="none" w:color="auto" w:sz="0" w:space="0"/>
      </w:divBdr>
    </w:div>
    <w:div w:id="742947613">
      <w:bodyDiv w:val="true"/>
      <w:marLeft w:val="0"/>
      <w:marRight w:val="0"/>
      <w:marTop w:val="0"/>
      <w:marBottom w:val="0"/>
      <w:divBdr>
        <w:top w:val="none" w:color="auto" w:sz="0" w:space="0"/>
        <w:left w:val="none" w:color="auto" w:sz="0" w:space="0"/>
        <w:bottom w:val="none" w:color="auto" w:sz="0" w:space="0"/>
        <w:right w:val="none" w:color="auto" w:sz="0" w:space="0"/>
      </w:divBdr>
    </w:div>
    <w:div w:id="779757586">
      <w:bodyDiv w:val="true"/>
      <w:marLeft w:val="0"/>
      <w:marRight w:val="0"/>
      <w:marTop w:val="0"/>
      <w:marBottom w:val="0"/>
      <w:divBdr>
        <w:top w:val="none" w:color="auto" w:sz="0" w:space="0"/>
        <w:left w:val="none" w:color="auto" w:sz="0" w:space="0"/>
        <w:bottom w:val="none" w:color="auto" w:sz="0" w:space="0"/>
        <w:right w:val="none" w:color="auto" w:sz="0" w:space="0"/>
      </w:divBdr>
    </w:div>
    <w:div w:id="882861273">
      <w:bodyDiv w:val="true"/>
      <w:marLeft w:val="0"/>
      <w:marRight w:val="0"/>
      <w:marTop w:val="0"/>
      <w:marBottom w:val="0"/>
      <w:divBdr>
        <w:top w:val="none" w:color="auto" w:sz="0" w:space="0"/>
        <w:left w:val="none" w:color="auto" w:sz="0" w:space="0"/>
        <w:bottom w:val="none" w:color="auto" w:sz="0" w:space="0"/>
        <w:right w:val="none" w:color="auto" w:sz="0" w:space="0"/>
      </w:divBdr>
    </w:div>
    <w:div w:id="1089427007">
      <w:bodyDiv w:val="true"/>
      <w:marLeft w:val="0"/>
      <w:marRight w:val="0"/>
      <w:marTop w:val="0"/>
      <w:marBottom w:val="0"/>
      <w:divBdr>
        <w:top w:val="none" w:color="auto" w:sz="0" w:space="0"/>
        <w:left w:val="none" w:color="auto" w:sz="0" w:space="0"/>
        <w:bottom w:val="none" w:color="auto" w:sz="0" w:space="0"/>
        <w:right w:val="none" w:color="auto" w:sz="0" w:space="0"/>
      </w:divBdr>
    </w:div>
    <w:div w:id="1133135441">
      <w:bodyDiv w:val="true"/>
      <w:marLeft w:val="0"/>
      <w:marRight w:val="0"/>
      <w:marTop w:val="0"/>
      <w:marBottom w:val="0"/>
      <w:divBdr>
        <w:top w:val="none" w:color="auto" w:sz="0" w:space="0"/>
        <w:left w:val="none" w:color="auto" w:sz="0" w:space="0"/>
        <w:bottom w:val="none" w:color="auto" w:sz="0" w:space="0"/>
        <w:right w:val="none" w:color="auto" w:sz="0" w:space="0"/>
      </w:divBdr>
    </w:div>
    <w:div w:id="1328285176">
      <w:bodyDiv w:val="true"/>
      <w:marLeft w:val="0"/>
      <w:marRight w:val="0"/>
      <w:marTop w:val="0"/>
      <w:marBottom w:val="0"/>
      <w:divBdr>
        <w:top w:val="none" w:color="auto" w:sz="0" w:space="0"/>
        <w:left w:val="none" w:color="auto" w:sz="0" w:space="0"/>
        <w:bottom w:val="none" w:color="auto" w:sz="0" w:space="0"/>
        <w:right w:val="none" w:color="auto" w:sz="0" w:space="0"/>
      </w:divBdr>
    </w:div>
    <w:div w:id="1460566291">
      <w:bodyDiv w:val="true"/>
      <w:marLeft w:val="0"/>
      <w:marRight w:val="0"/>
      <w:marTop w:val="0"/>
      <w:marBottom w:val="0"/>
      <w:divBdr>
        <w:top w:val="none" w:color="auto" w:sz="0" w:space="0"/>
        <w:left w:val="none" w:color="auto" w:sz="0" w:space="0"/>
        <w:bottom w:val="none" w:color="auto" w:sz="0" w:space="0"/>
        <w:right w:val="none" w:color="auto" w:sz="0" w:space="0"/>
      </w:divBdr>
    </w:div>
    <w:div w:id="1648515609">
      <w:bodyDiv w:val="true"/>
      <w:marLeft w:val="0"/>
      <w:marRight w:val="0"/>
      <w:marTop w:val="0"/>
      <w:marBottom w:val="0"/>
      <w:divBdr>
        <w:top w:val="none" w:color="auto" w:sz="0" w:space="0"/>
        <w:left w:val="none" w:color="auto" w:sz="0" w:space="0"/>
        <w:bottom w:val="none" w:color="auto" w:sz="0" w:space="0"/>
        <w:right w:val="none" w:color="auto" w:sz="0" w:space="0"/>
      </w:divBdr>
    </w:div>
    <w:div w:id="1679501289">
      <w:bodyDiv w:val="true"/>
      <w:marLeft w:val="0"/>
      <w:marRight w:val="0"/>
      <w:marTop w:val="0"/>
      <w:marBottom w:val="0"/>
      <w:divBdr>
        <w:top w:val="none" w:color="auto" w:sz="0" w:space="0"/>
        <w:left w:val="none" w:color="auto" w:sz="0" w:space="0"/>
        <w:bottom w:val="none" w:color="auto" w:sz="0" w:space="0"/>
        <w:right w:val="none" w:color="auto" w:sz="0" w:space="0"/>
      </w:divBdr>
    </w:div>
    <w:div w:id="1751804186">
      <w:bodyDiv w:val="true"/>
      <w:marLeft w:val="0"/>
      <w:marRight w:val="0"/>
      <w:marTop w:val="0"/>
      <w:marBottom w:val="0"/>
      <w:divBdr>
        <w:top w:val="none" w:color="auto" w:sz="0" w:space="0"/>
        <w:left w:val="none" w:color="auto" w:sz="0" w:space="0"/>
        <w:bottom w:val="none" w:color="auto" w:sz="0" w:space="0"/>
        <w:right w:val="none" w:color="auto" w:sz="0" w:space="0"/>
      </w:divBdr>
    </w:div>
    <w:div w:id="1807045445">
      <w:bodyDiv w:val="true"/>
      <w:marLeft w:val="0"/>
      <w:marRight w:val="0"/>
      <w:marTop w:val="0"/>
      <w:marBottom w:val="0"/>
      <w:divBdr>
        <w:top w:val="none" w:color="auto" w:sz="0" w:space="0"/>
        <w:left w:val="none" w:color="auto" w:sz="0" w:space="0"/>
        <w:bottom w:val="none" w:color="auto" w:sz="0" w:space="0"/>
        <w:right w:val="none" w:color="auto" w:sz="0" w:space="0"/>
      </w:divBdr>
    </w:div>
    <w:div w:id="1808276038">
      <w:bodyDiv w:val="true"/>
      <w:marLeft w:val="0"/>
      <w:marRight w:val="0"/>
      <w:marTop w:val="0"/>
      <w:marBottom w:val="0"/>
      <w:divBdr>
        <w:top w:val="none" w:color="auto" w:sz="0" w:space="0"/>
        <w:left w:val="none" w:color="auto" w:sz="0" w:space="0"/>
        <w:bottom w:val="none" w:color="auto" w:sz="0" w:space="0"/>
        <w:right w:val="none" w:color="auto" w:sz="0" w:space="0"/>
      </w:divBdr>
    </w:div>
    <w:div w:id="2021934251">
      <w:bodyDiv w:val="true"/>
      <w:marLeft w:val="0"/>
      <w:marRight w:val="0"/>
      <w:marTop w:val="0"/>
      <w:marBottom w:val="0"/>
      <w:divBdr>
        <w:top w:val="none" w:color="auto" w:sz="0" w:space="0"/>
        <w:left w:val="none" w:color="auto" w:sz="0" w:space="0"/>
        <w:bottom w:val="none" w:color="auto" w:sz="0" w:space="0"/>
        <w:right w:val="none" w:color="auto" w:sz="0" w:space="0"/>
      </w:divBdr>
    </w:div>
    <w:div w:id="2102725023">
      <w:bodyDiv w:val="true"/>
      <w:marLeft w:val="0"/>
      <w:marRight w:val="0"/>
      <w:marTop w:val="0"/>
      <w:marBottom w:val="0"/>
      <w:divBdr>
        <w:top w:val="none" w:color="auto" w:sz="0" w:space="0"/>
        <w:left w:val="none" w:color="auto" w:sz="0" w:space="0"/>
        <w:bottom w:val="none" w:color="auto" w:sz="0" w:space="0"/>
        <w:right w:val="none" w:color="auto" w:sz="0" w:space="0"/>
      </w:divBdr>
    </w:div>
    <w:div w:id="21350549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10. travnja 2026.</izvorni_sadrzaj>
    <derivirana_varijabla naziv="DomainObject.StvarniPocetakDatum_1">10. travnja 2026.</derivirana_varijabla>
  </DomainObject.StvarniPocetakDatum>
  <DomainObject.StvarniZavrsetakDatum>
    <izvorni_sadrzaj>10. travnja 2026.</izvorni_sadrzaj>
    <derivirana_varijabla naziv="DomainObject.StvarniZavrsetakDatum_1">10. travnja 2026.</derivirana_varijabla>
  </DomainObject.StvarniZavrsetakDatum>
  <DomainObject.PlaniraniZavrsetakDatum>
    <izvorni_sadrzaj>10. travnja 2026.</izvorni_sadrzaj>
    <derivirana_varijabla naziv="DomainObject.PlaniraniZavrsetakDatum_1">10. travnja 2026.</derivirana_varijabla>
  </DomainObject.PlaniraniZavrsetakDatum>
  <DomainObject.PlaniraniPocetakDatum>
    <izvorni_sadrzaj>10. travnja 2026.</izvorni_sadrzaj>
    <derivirana_varijabla naziv="DomainObject.PlaniraniPocetakDatum_1">10. travnja 2026.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09:19</izvorni_sadrzaj>
    <derivirana_varijabla naziv="DomainObject.PlaniraniZavrsetakVrijeme_1">09:19</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travnja 2026.</izvorni_sadrzaj>
    <derivirana_varijabla naziv="DomainObject.Zapisnik.DatumKreiranja_1">10. travnja 2026.</derivirana_varijabla>
  </DomainObject.Zapisnik.DatumKreiranja>
  <DomainObject.Zapisnik.ImovinskaKorist>
    <izvorni_sadrzaj/>
    <derivirana_varijabla naziv="DomainObject.Zapisnik.ImovinskaKorist_1"/>
  </DomainObject.Zapisnik.ImovinskaKorist>
  <DomainObject.Zapisnik.Oznaka>
    <izvorni_sadrzaj>P-2217/2024-31</izvorni_sadrzaj>
    <derivirana_varijabla naziv="DomainObject.Zapisnik.Oznaka_1">P-2217/2024-31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2217</izvorni_sadrzaj>
    <derivirana_varijabla naziv="DomainObject.Predmet.Broj_1">2217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2024.</izvorni_sadrzaj>
    <derivirana_varijabla naziv="DomainObject.Predmet.DatumOsnivanja_1">11.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1327.01</izvorni_sadrzaj>
    <derivirana_varijabla naziv="DomainObject.Predmet.InicijalnaVrijednost_1">1327.01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P-2217/2024</izvorni_sadrzaj>
    <derivirana_varijabla naziv="DomainObject.Predmet.OznakaBroj_1">P-2217/2024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 Benkovac; Nevenka Preradović; Branka Preradović Bačić zastupane po punomoćniku Elma Predovan; Nedjeljko Bačić; Marija Golac; Milena Bačić; Milan Bačić; Marica Muraca zastupanog po punomoćniku Elma Predovan; Igor Bačić; Kristina Kardum; Marin Rakić; Mile Bačić; Viktor Bačić; Nenad Bačić; Nedjeljko Bačić; Miroslav Bačić; Zrinko Bačić; Zvonimir Bačić; Valentina Bačić; Marinko Čerina; Frane Bačić; Mile Lepur; Bude Lepur; Ante Lepur; Borka Ugrčić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Dario Bačić; Marija Golubić; Nada Ivanović; Natalija Babić</izvorni_sadrzaj>
    <derivirana_varijabla naziv="DomainObject.Predmet.ProtustrankaFormated_1">  Grad Benkovac; Nevenka Preradović; Branka Preradović Bačić zastupane po punomoćniku Elma Predovan; Nedjeljko Bačić; Marija Golac; Milena Bačić; Milan Bačić; Marica Muraca zastupanog po punomoćniku Elma Predovan; Igor Bačić; Kristina Kardum; Marin Rakić; Mile Bačić; Viktor Bačić; Nenad Bačić; Nedjeljko Bačić; Miroslav Bačić; Zrinko Bačić; Zvonimir Bačić; Valentina Bačić; Marinko Čerina; Frane Bačić; Mile Lepur; Bude Lepur; Ante Lepur; Borka Ugrčić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Dario Bačić; Marija Golubić; Nada Ivanović; Natalija Babić</derivirana_varijabla>
  </DomainObject.Predmet.ProtustrankaFormated>
  <DomainObject.Predmet.ProtustrankaFormatedOIB>
    <izvorni_sadrzaj>  Grad Benkovac, OIB 83821313660; Nevenka Preradović, OIB 60832233008; Branka Preradović Bačić, OIB 75920639275 zastupane po punomoćniku Elma Predovan; Nedjeljko Bačić, OIB 93857603784; Marija Golac, OIB 64095157692; Milena Bačić, OIB 50069437771; Milan Bačić, OIB 10724205180; Marica Muraca zastupanog po punomoćniku Elma Predovan; Igor Bačić, OIB 95405053829; Kristina Kardum, OIB 90881738007; Marin Rakić, OIB 59915587394; Mile Bačić, OIB 95194109231; Viktor Bačić, OIB 52134618207; Nenad Bačić, OIB 14015560536; Nedjeljko Bačić, OIB 93857603784; Miroslav Bačić, OIB 35512710639; Zrinko Bačić, OIB 01613245483; Zvonimir Bačić, OIB 32645119458; Valentina Bačić, OIB 38900945644; Marinko Čerina, OIB 77957163469; Frane Bačić, OIB 98269312017; Mile Lepur, OIB 15583983266; Bude Lepur, OIB 11487682649; Ante Lepur, OIB 76181514810; Borka Ugrčić, OIB 41568356770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OIB 24435155152; Dario Bačić, OIB 81551207136; Marija Golubić, OIB 99668263803; Nada Ivanović, OIB 06939169143; Natalija Babić, OIB 56435340094</izvorni_sadrzaj>
    <derivirana_varijabla naziv="DomainObject.Predmet.ProtustrankaFormatedOIB_1">  Grad Benkovac, OIB 83821313660; Nevenka Preradović, OIB 60832233008; Branka Preradović Bačić, OIB 75920639275 zastupane po punomoćniku Elma Predovan; Nedjeljko Bačić, OIB 93857603784; Marija Golac, OIB 64095157692; Milena Bačić, OIB 50069437771; Milan Bačić, OIB 10724205180; Marica Muraca zastupanog po punomoćniku Elma Predovan; Igor Bačić, OIB 95405053829; Kristina Kardum, OIB 90881738007; Marin Rakić, OIB 59915587394; Mile Bačić, OIB 95194109231; Viktor Bačić, OIB 52134618207; Nenad Bačić, OIB 14015560536; Nedjeljko Bačić, OIB 93857603784; Miroslav Bačić, OIB 35512710639; Zrinko Bačić, OIB 01613245483; Zvonimir Bačić, OIB 32645119458; Valentina Bačić, OIB 38900945644; Marinko Čerina, OIB 77957163469; Frane Bačić, OIB 98269312017; Mile Lepur, OIB 15583983266; Bude Lepur, OIB 11487682649; Ante Lepur, OIB 76181514810; Borka Ugrčić, OIB 41568356770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OIB 24435155152; Dario Bačić, OIB 81551207136; Marija Golubić, OIB 99668263803; Nada Ivanović, OIB 06939169143; Natalija Babić, OIB 56435340094</derivirana_varijabla>
  </DomainObject.Predmet.ProtustrankaFormatedOIB>
  <DomainObject.Predmet.ProtustrankaFormatedWithAdress>
    <izvorni_sadrzaj> Grad Benkovac, Šetalište Kneza Branimira 12, 23420 Benkovac; Nevenka Preradović, Ulica Petra i Tome Erdodya 17, 10000 Zagreb; Branka Preradović Bačić, Saint Gregoire 1275, Montreal zastupane po punomoćniku Elma Predovan; Nedjeljko Bačić, Antuna Branka Šimića 1, 23210 Pakoštane; Marija Golac, Drage Gervaisa 50, 51000 Rijeka; Milena Bačić, Lisičić 49, 23420 Lisičić; Milan Bačić, Oporovečki Majdaki 31, 10000 Zagreb; Marica Muraca, B.C. V2 B 5C5, 8-723 Singhst Kamloops zastupanog po punomoćniku Elma Predovan; Igor Bačić, Gajščak 5, 10000 Zagreb; Kristina Kardum, Oporovečki Majdaki 31, 10000 Zagreb; Marin Rakić, Palit 134b, 51280 Palit; Mile Bačić, Lička Ulica 20, 23000 Zadar; Viktor Bačić, Ulica Ivana Mršića 19, 23000 Zadar; Nenad Bačić, Ulica Nenada Mataka 6, 23000 Zadar; Nedjeljko Bačić, Ul. A. Branka Šimića 1, 23210 Pakoštane; Miroslav Bačić, Lisičić 46, 23420 Lisičić; Zrinko Bačić, Lišanska Ulica 3, 23000 Zadar; Zvonimir Bačić, Lisičić 48, 23420 Lisičić; Valentina Bačić, Slavka Kolara 27, 10410 Velika Gorica; Marinko Čerina, Podgrađe 1, 23420 Podgrađe; Frane Bačić, Lisičić 36, 23420 Lisičić; Mile Lepur, Donji Lepuri 39, 23420 Donji Lepuri; Bude Lepur, Donji Lepuri 39, 23420 Donji Lepuri; Ante Lepur, Matijaševa Ograda 5, 23000 Zadar; Borka Ugrčić, Donji Lepuri 38, 23420 Donji Lepuri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Vukovarska Ulica 4 D, 23000 Zadar; Dario Bačić, Vukovarska Ulica 4 G, 23000 Zadar; Marija Golubić, Selska Cesta 15, 10360 Sesvete; Nada Ivanović, Ulica Ive Dulčića 29, 23000 Zadar; Natalija Babić, Ulica Josipa Pančića 8, 10410 Velika Gorica</izvorni_sadrzaj>
    <derivirana_varijabla naziv="DomainObject.Predmet.ProtustrankaFormatedWithAdress_1"> Grad Benkovac, Šetalište Kneza Branimira 12, 23420 Benkovac; Nevenka Preradović, Ulica Petra i Tome Erdodya 17, 10000 Zagreb; Branka Preradović Bačić, Saint Gregoire 1275, Montreal zastupane po punomoćniku Elma Predovan; Nedjeljko Bačić, Antuna Branka Šimića 1, 23210 Pakoštane; Marija Golac, Drage Gervaisa 50, 51000 Rijeka; Milena Bačić, Lisičić 49, 23420 Lisičić; Milan Bačić, Oporovečki Majdaki 31, 10000 Zagreb; Marica Muraca, B.C. V2 B 5C5, 8-723 Singhst Kamloops zastupanog po punomoćniku Elma Predovan; Igor Bačić, Gajščak 5, 10000 Zagreb; Kristina Kardum, Oporovečki Majdaki 31, 10000 Zagreb; Marin Rakić, Palit 134b, 51280 Palit; Mile Bačić, Lička Ulica 20, 23000 Zadar; Viktor Bačić, Ulica Ivana Mršića 19, 23000 Zadar; Nenad Bačić, Ulica Nenada Mataka 6, 23000 Zadar; Nedjeljko Bačić, Ul. A. Branka Šimića 1, 23210 Pakoštane; Miroslav Bačić, Lisičić 46, 23420 Lisičić; Zrinko Bačić, Lišanska Ulica 3, 23000 Zadar; Zvonimir Bačić, Lisičić 48, 23420 Lisičić; Valentina Bačić, Slavka Kolara 27, 10410 Velika Gorica; Marinko Čerina, Podgrađe 1, 23420 Podgrađe; Frane Bačić, Lisičić 36, 23420 Lisičić; Mile Lepur, Donji Lepuri 39, 23420 Donji Lepuri; Bude Lepur, Donji Lepuri 39, 23420 Donji Lepuri; Ante Lepur, Matijaševa Ograda 5, 23000 Zadar; Borka Ugrčić, Donji Lepuri 38, 23420 Donji Lepuri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Vukovarska Ulica 4 D, 23000 Zadar; Dario Bačić, Vukovarska Ulica 4 G, 23000 Zadar; Marija Golubić, Selska Cesta 15, 10360 Sesvete; Nada Ivanović, Ulica Ive Dulčića 29, 23000 Zadar; Natalija Babić, Ulica Josipa Pančića 8, 10410 Velika Gorica</derivirana_varijabla>
  </DomainObject.Predmet.ProtustrankaFormatedWithAdress>
  <DomainObject.Predmet.ProtustrankaFormatedWithAdressOIB>
    <izvorni_sadrzaj> Grad Benkovac, OIB 83821313660, Šetalište Kneza Branimira 12, 23420 Benkovac; Nevenka Preradović, OIB 60832233008, Ulica Petra i Tome Erdodya 17, 10000 Zagreb; Branka Preradović Bačić, OIB 75920639275, Saint Gregoire 1275, Montreal zastupane po punomoćniku Elma Predovan; Nedjeljko Bačić, OIB 93857603784, Antuna Branka Šimića 1, 23210 Pakoštane; Marija Golac, OIB 64095157692, Drage Gervaisa 50, 51000 Rijeka; Milena Bačić, OIB 50069437771, Lisičić 49, 23420 Lisičić; Milan Bačić, OIB 10724205180, Oporovečki Majdaki 31, 10000 Zagreb; Marica Muraca, B.C. V2 B 5C5, 8-723 Singhst Kamloops zastupanog po punomoćniku Elma Predovan; Igor Bačić, OIB 95405053829, Gajščak 5, 10000 Zagreb; Kristina Kardum, OIB 90881738007, Oporovečki Majdaki 31, 10000 Zagreb; Marin Rakić, OIB 59915587394, Palit 134b, 51280 Palit; Mile Bačić, OIB 95194109231, Lička Ulica 20, 23000 Zadar; Viktor Bačić, OIB 52134618207, Ulica Ivana Mršića 19, 23000 Zadar; Nenad Bačić, OIB 14015560536, Ulica Nenada Mataka 6, 23000 Zadar; Nedjeljko Bačić, OIB 93857603784, Ul. A. Branka Šimića 1, 23210 Pakoštane; Miroslav Bačić, OIB 35512710639, Lisičić 46, 23420 Lisičić; Zrinko Bačić, OIB 01613245483, Lišanska Ulica 3, 23000 Zadar; Zvonimir Bačić, OIB 32645119458, Lisičić 48, 23420 Lisičić; Valentina Bačić, OIB 38900945644, Slavka Kolara 27, 10410 Velika Gorica; Marinko Čerina, OIB 77957163469, Podgrađe 1, 23420 Podgrađe; Frane Bačić, OIB 98269312017, Lisičić 36, 23420 Lisičić; Mile Lepur, OIB 15583983266, Donji Lepuri 39, 23420 Donji Lepuri; Bude Lepur, OIB 11487682649, Donji Lepuri 39, 23420 Donji Lepuri; Ante Lepur, OIB 76181514810, Matijaševa Ograda 5, 23000 Zadar; Borka Ugrčić, OIB 41568356770, Donji Lepuri 38, 23420 Donji Lepuri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OIB 24435155152, Vukovarska Ulica 4 D, 23000 Zadar; Dario Bačić, OIB 81551207136, Vukovarska Ulica 4 G, 23000 Zadar; Marija Golubić, OIB 99668263803, Selska Cesta 15, 10360 Sesvete; Nada Ivanović, OIB 06939169143, Ulica Ive Dulčića 29, 23000 Zadar; Natalija Babić, OIB 56435340094, Ulica Josipa Pančića 8, 10410 Velika Gorica</izvorni_sadrzaj>
    <derivirana_varijabla naziv="DomainObject.Predmet.ProtustrankaFormatedWithAdressOIB_1"> Grad Benkovac, OIB 83821313660, Šetalište Kneza Branimira 12, 23420 Benkovac; Nevenka Preradović, OIB 60832233008, Ulica Petra i Tome Erdodya 17, 10000 Zagreb; Branka Preradović Bačić, OIB 75920639275, Saint Gregoire 1275, Montreal zastupane po punomoćniku Elma Predovan; Nedjeljko Bačić, OIB 93857603784, Antuna Branka Šimića 1, 23210 Pakoštane; Marija Golac, OIB 64095157692, Drage Gervaisa 50, 51000 Rijeka; Milena Bačić, OIB 50069437771, Lisičić 49, 23420 Lisičić; Milan Bačić, OIB 10724205180, Oporovečki Majdaki 31, 10000 Zagreb; Marica Muraca, B.C. V2 B 5C5, 8-723 Singhst Kamloops zastupanog po punomoćniku Elma Predovan; Igor Bačić, OIB 95405053829, Gajščak 5, 10000 Zagreb; Kristina Kardum, OIB 90881738007, Oporovečki Majdaki 31, 10000 Zagreb; Marin Rakić, OIB 59915587394, Palit 134b, 51280 Palit; Mile Bačić, OIB 95194109231, Lička Ulica 20, 23000 Zadar; Viktor Bačić, OIB 52134618207, Ulica Ivana Mršića 19, 23000 Zadar; Nenad Bačić, OIB 14015560536, Ulica Nenada Mataka 6, 23000 Zadar; Nedjeljko Bačić, OIB 93857603784, Ul. A. Branka Šimića 1, 23210 Pakoštane; Miroslav Bačić, OIB 35512710639, Lisičić 46, 23420 Lisičić; Zrinko Bačić, OIB 01613245483, Lišanska Ulica 3, 23000 Zadar; Zvonimir Bačić, OIB 32645119458, Lisičić 48, 23420 Lisičić; Valentina Bačić, OIB 38900945644, Slavka Kolara 27, 10410 Velika Gorica; Marinko Čerina, OIB 77957163469, Podgrađe 1, 23420 Podgrađe; Frane Bačić, OIB 98269312017, Lisičić 36, 23420 Lisičić; Mile Lepur, OIB 15583983266, Donji Lepuri 39, 23420 Donji Lepuri; Bude Lepur, OIB 11487682649, Donji Lepuri 39, 23420 Donji Lepuri; Ante Lepur, OIB 76181514810, Matijaševa Ograda 5, 23000 Zadar; Borka Ugrčić, OIB 41568356770, Donji Lepuri 38, 23420 Donji Lepuri zastupane po punomoćniku Elma Predovan; Jakov Bačić zastupanog po punomoćniku Elma Predovan; Ante Bačić zastupanog po punomoćniku Elma Predovan; Petar Bačić zastupanog po punomoćniku Elma Predovan; Pavica Žilić zastupanog po punomoćniku Elma Predovan; Tereža Ivković zastupanog po punomoćniku Elma Predovan; Marko Pešut zastupanog po punomoćniku Elma Predovan; Maša Čirjak zastupanog po punomoćniku Elma Predovan; Stoja Bačić zastupanog po punomoćniku Elma Predovan; Nikola Bačić zastupanog po punomoćniku Elma Predovan; Marko Bačić zastupanog po punomoćniku Elma Predovan; Marija Bačić zastupanog po punomoćniku Elma Predovan; Marta Gospić zastupanog po punomoćniku Elma Predovan; Petar Bačić zastupanog po punomoćniku Elma Predovan; Ika Bačić zastupanog po punomoćniku Elma Predovan; Tome Bačić zastupanog po punomoćniku Elma Predovan; Ivan Bačić zastupanog po punomoćniku Elma Predovan; Ika Zurak zastupanog po punomoćniku Elma Predovan; Ilija Bačić zastupanog po punomoćniku Elma Predovan; Nada Bačić zastupanog po punomoćniku Elma Predovan; Marko Bljajić zastupanog po punomoćniku Elma Predovan; Jago Bačić zastupanog po punomoćniku Elma Predovan; Nikola Čerina zastupanog po punomoćniku Elma Predovan; Petar Bačić zastupanog po punomoćniku Elma Predovan; Jandrija Bačić zastupanog po punomoćniku Elma Predovan; Marinko-Petar Bačić, OIB 24435155152, Vukovarska Ulica 4 D, 23000 Zadar; Dario Bačić, OIB 81551207136, Vukovarska Ulica 4 G, 23000 Zadar; Marija Golubić, OIB 99668263803, Selska Cesta 15, 10360 Sesvete; Nada Ivanović, OIB 06939169143, Ulica Ive Dulčića 29, 23000 Zadar; Natalija Babić, OIB 56435340094, Ulica Josipa Pančića 8, 10410 Velika Gorica</derivirana_varijabla>
  </DomainObject.Predmet.ProtustrankaFormatedWithAdressOIB>
  <DomainObject.Predmet.ProtustrankaWithAdress>
    <izvorni_sadrzaj>Grad Benkovac Šetalište Kneza Branimira 12, 23420 Benkovac, Nevenka Preradović Ulica Petra i Tome Erdodya 17, 10000 Zagreb, Branka Preradović Bačić Saint Gregoire 1275, Montreal, Nedjeljko Bačić Antuna Branka Šimića 1, 23210 Pakoštane, Marija Golac Drage Gervaisa 50, 51000 Rijeka, Milena Bačić Lisičić 49, 23420 Lisičić, Milan Bačić Oporovečki Majdaki 31, 10000 Zagreb, Marica Muraca B.C. V2 B 5C5, 8-723 Singhst Kamloops, Igor Bačić Gajščak 5, 10000 Zagreb, Kristina Kardum Oporovečki Majdaki 31, 10000 Zagreb, Marin Rakić Palit 134b, 51280 Palit, Mile Bačić Lička Ulica 20, 23000 Zadar, Viktor Bačić Ulica Ivana Mršića 19, 23000 Zadar, Nenad Bačić Ulica Nenada Mataka 6, 23000 Zadar, Nedjeljko Bačić Ul. A. Branka Šimića 1, 23210 Pakoštane, Miroslav Bačić Lisičić 46, 23420 Lisičić, Zrinko Bačić Lišanska Ulica 3, 23000 Zadar, Zvonimir Bačić Lisičić 48, 23420 Lisičić, Valentina Bačić Slavka Kolara 27, 10410 Velika Gorica, Marinko Čerina Podgrađe 1, 23420 Podgrađe, Frane Bačić Lisičić 36, 23420 Lisičić, Mile Lepur Donji Lepuri 39, 23420 Donji Lepuri, Bude Lepur Donji Lepuri 39, 23420 Donji Lepuri, Ante Lepur Matijaševa Ograda 5, 23000 Zadar, Borka Ugrčić Donji Lepuri 38, 23420 Donji Lepuri, Jakov Bačić , Ante Bačić , Petar Bačić , Pavica Žilić , Tereža Ivković , Marko Pešut , Maša Čirjak , Stoja Bačić , Nikola Bačić , Marko Bačić , Marija Bačić , Marta Gospić , Petar Bačić , Ika Bačić , Tome Bačić , Ivan Bačić , Ika Zurak , Ilija Bačić , Nada Bačić , Marko Bljajić , Jago Bačić , Nikola Čerina , Petar Bačić , Jandrija Bačić , Marinko-Petar Bačić Vukovarska Ulica 4 D, 23000 Zadar, Dario Bačić Vukovarska Ulica 4 G, 23000 Zadar, Marija Golubić Selska Cesta 15, 10360 Sesvete, Nada Ivanović Ulica Ive Dulčića 29, 23000 Zadar, Natalija Babić Ulica Josipa Pančića 8, 10410 Velika Gorica</izvorni_sadrzaj>
    <derivirana_varijabla naziv="DomainObject.Predmet.ProtustrankaWithAdress_1">Grad Benkovac Šetalište Kneza Branimira 12, 23420 Benkovac, Nevenka Preradović Ulica Petra i Tome Erdodya 17, 10000 Zagreb, Branka Preradović Bačić Saint Gregoire 1275, Montreal, Nedjeljko Bačić Antuna Branka Šimića 1, 23210 Pakoštane, Marija Golac Drage Gervaisa 50, 51000 Rijeka, Milena Bačić Lisičić 49, 23420 Lisičić, Milan Bačić Oporovečki Majdaki 31, 10000 Zagreb, Marica Muraca B.C. V2 B 5C5, 8-723 Singhst Kamloops, Igor Bačić Gajščak 5, 10000 Zagreb, Kristina Kardum Oporovečki Majdaki 31, 10000 Zagreb, Marin Rakić Palit 134b, 51280 Palit, Mile Bačić Lička Ulica 20, 23000 Zadar, Viktor Bačić Ulica Ivana Mršića 19, 23000 Zadar, Nenad Bačić Ulica Nenada Mataka 6, 23000 Zadar, Nedjeljko Bačić Ul. A. Branka Šimića 1, 23210 Pakoštane, Miroslav Bačić Lisičić 46, 23420 Lisičić, Zrinko Bačić Lišanska Ulica 3, 23000 Zadar, Zvonimir Bačić Lisičić 48, 23420 Lisičić, Valentina Bačić Slavka Kolara 27, 10410 Velika Gorica, Marinko Čerina Podgrađe 1, 23420 Podgrađe, Frane Bačić Lisičić 36, 23420 Lisičić, Mile Lepur Donji Lepuri 39, 23420 Donji Lepuri, Bude Lepur Donji Lepuri 39, 23420 Donji Lepuri, Ante Lepur Matijaševa Ograda 5, 23000 Zadar, Borka Ugrčić Donji Lepuri 38, 23420 Donji Lepuri, Jakov Bačić , Ante Bačić , Petar Bačić , Pavica Žilić , Tereža Ivković , Marko Pešut , Maša Čirjak , Stoja Bačić , Nikola Bačić , Marko Bačić , Marija Bačić , Marta Gospić , Petar Bačić , Ika Bačić , Tome Bačić , Ivan Bačić , Ika Zurak , Ilija Bačić , Nada Bačić , Marko Bljajić , Jago Bačić , Nikola Čerina , Petar Bačić , Jandrija Bačić , Marinko-Petar Bačić Vukovarska Ulica 4 D, 23000 Zadar, Dario Bačić Vukovarska Ulica 4 G, 23000 Zadar, Marija Golubić Selska Cesta 15, 10360 Sesvete, Nada Ivanović Ulica Ive Dulčića 29, 23000 Zadar, Natalija Babić Ulica Josipa Pančića 8, 10410 Velika Gorica</derivirana_varijabla>
  </DomainObject.Predmet.ProtustrankaWithAdress>
  <DomainObject.Predmet.ProtustrankaWithAdressOIB>
    <izvorni_sadrzaj>Grad Benkovac, OIB 83821313660, Šetalište Kneza Branimira 12, 23420 Benkovac, Nevenka Preradović, OIB 60832233008, Ulica Petra i Tome Erdodya 17, 10000 Zagreb, Branka Preradović Bačić, OIB 75920639275, Saint Gregoire 1275, Montreal, Nedjeljko Bačić, OIB 93857603784, Antuna Branka Šimića 1, 23210 Pakoštane, Marija Golac, OIB 64095157692, Drage Gervaisa 50, 51000 Rijeka, Milena Bačić, OIB 50069437771, Lisičić 49, 23420 Lisičić, Milan Bačić, OIB 10724205180, Oporovečki Majdaki 31, 10000 Zagreb, Marica Muraca, B.C. V2 B 5C5, 8-723 Singhst Kamloops, Igor Bačić, OIB 95405053829, Gajščak 5, 10000 Zagreb, Kristina Kardum, OIB 90881738007, Oporovečki Majdaki 31, 10000 Zagreb, Marin Rakić, OIB 59915587394, Palit 134b, 51280 Palit, Mile Bačić, OIB 95194109231, Lička Ulica 20, 23000 Zadar, Viktor Bačić, OIB 52134618207, Ulica Ivana Mršića 19, 23000 Zadar, Nenad Bačić, OIB 14015560536, Ulica Nenada Mataka 6, 23000 Zadar, Nedjeljko Bačić, OIB 93857603784, Ul. A. Branka Šimića 1, 23210 Pakoštane, Miroslav Bačić, OIB 35512710639, Lisičić 46, 23420 Lisičić, Zrinko Bačić, OIB 01613245483, Lišanska Ulica 3, 23000 Zadar, Zvonimir Bačić, OIB 32645119458, Lisičić 48, 23420 Lisičić, Valentina Bačić, OIB 38900945644, Slavka Kolara 27, 10410 Velika Gorica, Marinko Čerina, OIB 77957163469, Podgrađe 1, 23420 Podgrađe, Frane Bačić, OIB 98269312017, Lisičić 36, 23420 Lisičić, Mile Lepur, OIB 15583983266, Donji Lepuri 39, 23420 Donji Lepuri, Bude Lepur, OIB 11487682649, Donji Lepuri 39, 23420 Donji Lepuri, Ante Lepur, OIB 76181514810, Matijaševa Ograda 5, 23000 Zadar, Borka Ugrčić, OIB 41568356770, Donji Lepuri 38, 23420 Donji Lepuri, Jakov Bačić, Ante Bačić, Petar Bačić, Pavica Žilić, Tereža Ivković, Marko Pešut, Maša Čirjak, Stoja Bačić, Nikola Bačić, Marko Bačić, Marija Bačić, Marta Gospić, Petar Bačić, Ika Bačić, Tome Bačić, Ivan Bačić, Ika Zurak, Ilija Bačić, Nada Bačić, Marko Bljajić, Jago Bačić, Nikola Čerina, Petar Bačić, Jandrija Bačić, Marinko-Petar Bačić, OIB 24435155152, Vukovarska Ulica 4 D, 23000 Zadar, Dario Bačić, OIB 81551207136, Vukovarska Ulica 4 G, 23000 Zadar, Marija Golubić, OIB 99668263803, Selska Cesta 15, 10360 Sesvete, Nada Ivanović, OIB 06939169143, Ulica Ive Dulčića 29, 23000 Zadar, Natalija Babić, OIB 56435340094, Ulica Josipa Pančića 8, 10410 Velika Gorica</izvorni_sadrzaj>
    <derivirana_varijabla naziv="DomainObject.Predmet.ProtustrankaWithAdressOIB_1">Grad Benkovac, OIB 83821313660, Šetalište Kneza Branimira 12, 23420 Benkovac, Nevenka Preradović, OIB 60832233008, Ulica Petra i Tome Erdodya 17, 10000 Zagreb, Branka Preradović Bačić, OIB 75920639275, Saint Gregoire 1275, Montreal, Nedjeljko Bačić, OIB 93857603784, Antuna Branka Šimića 1, 23210 Pakoštane, Marija Golac, OIB 64095157692, Drage Gervaisa 50, 51000 Rijeka, Milena Bačić, OIB 50069437771, Lisičić 49, 23420 Lisičić, Milan Bačić, OIB 10724205180, Oporovečki Majdaki 31, 10000 Zagreb, Marica Muraca, B.C. V2 B 5C5, 8-723 Singhst Kamloops, Igor Bačić, OIB 95405053829, Gajščak 5, 10000 Zagreb, Kristina Kardum, OIB 90881738007, Oporovečki Majdaki 31, 10000 Zagreb, Marin Rakić, OIB 59915587394, Palit 134b, 51280 Palit, Mile Bačić, OIB 95194109231, Lička Ulica 20, 23000 Zadar, Viktor Bačić, OIB 52134618207, Ulica Ivana Mršića 19, 23000 Zadar, Nenad Bačić, OIB 14015560536, Ulica Nenada Mataka 6, 23000 Zadar, Nedjeljko Bačić, OIB 93857603784, Ul. A. Branka Šimića 1, 23210 Pakoštane, Miroslav Bačić, OIB 35512710639, Lisičić 46, 23420 Lisičić, Zrinko Bačić, OIB 01613245483, Lišanska Ulica 3, 23000 Zadar, Zvonimir Bačić, OIB 32645119458, Lisičić 48, 23420 Lisičić, Valentina Bačić, OIB 38900945644, Slavka Kolara 27, 10410 Velika Gorica, Marinko Čerina, OIB 77957163469, Podgrađe 1, 23420 Podgrađe, Frane Bačić, OIB 98269312017, Lisičić 36, 23420 Lisičić, Mile Lepur, OIB 15583983266, Donji Lepuri 39, 23420 Donji Lepuri, Bude Lepur, OIB 11487682649, Donji Lepuri 39, 23420 Donji Lepuri, Ante Lepur, OIB 76181514810, Matijaševa Ograda 5, 23000 Zadar, Borka Ugrčić, OIB 41568356770, Donji Lepuri 38, 23420 Donji Lepuri, Jakov Bačić, Ante Bačić, Petar Bačić, Pavica Žilić, Tereža Ivković, Marko Pešut, Maša Čirjak, Stoja Bačić, Nikola Bačić, Marko Bačić, Marija Bačić, Marta Gospić, Petar Bačić, Ika Bačić, Tome Bačić, Ivan Bačić, Ika Zurak, Ilija Bačić, Nada Bačić, Marko Bljajić, Jago Bačić, Nikola Čerina, Petar Bačić, Jandrija Bačić, Marinko-Petar Bačić, OIB 24435155152, Vukovarska Ulica 4 D, 23000 Zadar, Dario Bačić, OIB 81551207136, Vukovarska Ulica 4 G, 23000 Zadar, Marija Golubić, OIB 99668263803, Selska Cesta 15, 10360 Sesvete, Nada Ivanović, OIB 06939169143, Ulica Ive Dulčića 29, 23000 Zadar, Natalija Babić, OIB 56435340094, Ulica Josipa Pančića 8, 10410 Velika Gorica</derivirana_varijabla>
  </DomainObject.Predmet.ProtustrankaWithAdressOIB>
  <DomainObject.Predmet.ProtustrankaNazivFormated>
    <izvorni_sadrzaj>Grad Benkovac,Nevenka Preradović,Branka Preradović Bačić,Nedjeljko Bačić,Marija Golac,Milena Bačić,Milan Bačić,Marica Muraca,Igor Bačić,Kristina Kardum,Marin Rakić,Mile Bačić,Viktor Bačić,Nenad Bačić,Nedjeljko Bačić,Miroslav Bačić,Zrinko Bačić,Zvonimir Bačić,Valentina Bačić,Marinko Čerina,Frane Bačić,Mile Lepur,Bude Lepur,Ante Lepur,Borka Ugrčić,Jakov Bačić,Ante Bačić,Petar Bačić,Pavica Žilić,Tereža Ivković,Marko Pešut,Maša Čirjak,Stoja Bačić,Nikola Bačić,Marko Bačić,Marija Bačić,Marta Gospić,Petar Bačić,Ika Bačić,Tome Bačić,Ivan Bačić,Ika Zurak,Ilija Bačić,Nada Bačić,Marko Bljajić,Jago Bačić,Nikola Čerina,Petar Bačić,Jandrija Bačić,Marinko-Petar Bačić,Dario Bačić,Marija Golubić,Nada Ivanović,Natalija Babić</izvorni_sadrzaj>
    <derivirana_varijabla naziv="DomainObject.Predmet.ProtustrankaNazivFormated_1">Grad Benkovac,Nevenka Preradović,Branka Preradović Bačić,Nedjeljko Bačić,Marija Golac,Milena Bačić,Milan Bačić,Marica Muraca,Igor Bačić,Kristina Kardum,Marin Rakić,Mile Bačić,Viktor Bačić,Nenad Bačić,Nedjeljko Bačić,Miroslav Bačić,Zrinko Bačić,Zvonimir Bačić,Valentina Bačić,Marinko Čerina,Frane Bačić,Mile Lepur,Bude Lepur,Ante Lepur,Borka Ugrčić,Jakov Bačić,Ante Bačić,Petar Bačić,Pavica Žilić,Tereža Ivković,Marko Pešut,Maša Čirjak,Stoja Bačić,Nikola Bačić,Marko Bačić,Marija Bačić,Marta Gospić,Petar Bačić,Ika Bačić,Tome Bačić,Ivan Bačić,Ika Zurak,Ilija Bačić,Nada Bačić,Marko Bljajić,Jago Bačić,Nikola Čerina,Petar Bačić,Jandrija Bačić,Marinko-Petar Bačić,Dario Bačić,Marija Golubić,Nada Ivanović,Natalija Babić</derivirana_varijabla>
  </DomainObject.Predmet.ProtustrankaNazivFormated>
  <DomainObject.Predmet.ProtustrankaNazivFormatedOIB>
    <izvorni_sadrzaj>Grad Benkovac, OIB 83821313660,Nevenka Preradović, OIB 60832233008,Branka Preradović Bačić, OIB 75920639275,Nedjeljko Bačić, OIB 93857603784,Marija Golac, OIB 64095157692,Milena Bačić, OIB 50069437771,Milan Bačić, OIB 10724205180,Marica Muraca,Igor Bačić, OIB 95405053829,Kristina Kardum, OIB 90881738007,Marin Rakić, OIB 59915587394,Mile Bačić, OIB 95194109231,Viktor Bačić, OIB 52134618207,Nenad Bačić, OIB 14015560536,Nedjeljko Bačić, OIB 93857603784,Miroslav Bačić, OIB 35512710639,Zrinko Bačić, OIB 01613245483,Zvonimir Bačić, OIB 32645119458,Valentina Bačić, OIB 38900945644,Marinko Čerina, OIB 77957163469,Frane Bačić, OIB 98269312017,Mile Lepur, OIB 15583983266,Bude Lepur, OIB 11487682649,Ante Lepur, OIB 76181514810,Borka Ugrčić, OIB 41568356770,Jakov Bačić,Ante Bačić,Petar Bačić,Pavica Žilić,Tereža Ivković,Marko Pešut,Maša Čirjak,Stoja Bačić,Nikola Bačić,Marko Bačić,Marija Bačić,Marta Gospić,Petar Bačić,Ika Bačić,Tome Bačić,Ivan Bačić,Ika Zurak,Ilija Bačić,Nada Bačić,Marko Bljajić,Jago Bačić,Nikola Čerina,Petar Bačić,Jandrija Bačić,Marinko-Petar Bačić, OIB 24435155152,Dario Bačić, OIB 81551207136,Marija Golubić, OIB 99668263803,Nada Ivanović, OIB 06939169143,Natalija Babić, OIB 56435340094</izvorni_sadrzaj>
    <derivirana_varijabla naziv="DomainObject.Predmet.ProtustrankaNazivFormatedOIB_1">Grad Benkovac, OIB 83821313660,Nevenka Preradović, OIB 60832233008,Branka Preradović Bačić, OIB 75920639275,Nedjeljko Bačić, OIB 93857603784,Marija Golac, OIB 64095157692,Milena Bačić, OIB 50069437771,Milan Bačić, OIB 10724205180,Marica Muraca,Igor Bačić, OIB 95405053829,Kristina Kardum, OIB 90881738007,Marin Rakić, OIB 59915587394,Mile Bačić, OIB 95194109231,Viktor Bačić, OIB 52134618207,Nenad Bačić, OIB 14015560536,Nedjeljko Bačić, OIB 93857603784,Miroslav Bačić, OIB 35512710639,Zrinko Bačić, OIB 01613245483,Zvonimir Bačić, OIB 32645119458,Valentina Bačić, OIB 38900945644,Marinko Čerina, OIB 77957163469,Frane Bačić, OIB 98269312017,Mile Lepur, OIB 15583983266,Bude Lepur, OIB 11487682649,Ante Lepur, OIB 76181514810,Borka Ugrčić, OIB 41568356770,Jakov Bačić,Ante Bačić,Petar Bačić,Pavica Žilić,Tereža Ivković,Marko Pešut,Maša Čirjak,Stoja Bačić,Nikola Bačić,Marko Bačić,Marija Bačić,Marta Gospić,Petar Bačić,Ika Bačić,Tome Bačić,Ivan Bačić,Ika Zurak,Ilija Bačić,Nada Bačić,Marko Bljajić,Jago Bačić,Nikola Čerina,Petar Bačić,Jandrija Bačić,Marinko-Petar Bačić, OIB 24435155152,Dario Bačić, OIB 81551207136,Marija Golubić, OIB 99668263803,Nada Ivanović, OIB 06939169143,Natalija Babić, OIB 56435340094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214 - Božana Mihalj</izvorni_sadrzaj>
    <derivirana_varijabla naziv="DomainObject.Predmet.Referada.Naziv_1">Referada 214 - Božana Mihalj</derivirana_varijabla>
  </DomainObject.Predmet.Referada.Naziv>
  <DomainObject.Predmet.Referada.Oznaka>
    <izvorni_sadrzaj>214</izvorni_sadrzaj>
    <derivirana_varijabla naziv="DomainObject.Predmet.Referada.Oznaka_1">214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Božana Mihalj</izvorni_sadrzaj>
    <derivirana_varijabla naziv="DomainObject.Predmet.Referada.Sudac_1">Božana Mihalj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Antonio Bačić zastupanog po punomoćniku Ivan Bitanga</izvorni_sadrzaj>
    <derivirana_varijabla naziv="DomainObject.Predmet.StrankaFormated_1">  Antonio Bačić zastupanog po punomoćniku Ivan Bitanga</derivirana_varijabla>
  </DomainObject.Predmet.StrankaFormated>
  <DomainObject.Predmet.StrankaFormatedOIB>
    <izvorni_sadrzaj>  Antonio Bačić, OIB 57093427706 zastupanog po punomoćniku Ivan Bitanga</izvorni_sadrzaj>
    <derivirana_varijabla naziv="DomainObject.Predmet.StrankaFormatedOIB_1">  Antonio Bačić, OIB 57093427706 zastupanog po punomoćniku Ivan Bitanga</derivirana_varijabla>
  </DomainObject.Predmet.StrankaFormatedOIB>
  <DomainObject.Predmet.StrankaFormatedWithAdress>
    <izvorni_sadrzaj> Antonio Bačić, Lisičić 45, 23420 Lisičić zastupanog po punomoćniku Ivan Bitanga</izvorni_sadrzaj>
    <derivirana_varijabla naziv="DomainObject.Predmet.StrankaFormatedWithAdress_1"> Antonio Bačić, Lisičić 45, 23420 Lisičić zastupanog po punomoćniku Ivan Bitanga</derivirana_varijabla>
  </DomainObject.Predmet.StrankaFormatedWithAdress>
  <DomainObject.Predmet.StrankaFormatedWithAdressOIB>
    <izvorni_sadrzaj> Antonio Bačić, OIB 57093427706, Lisičić 45, 23420 Lisičić zastupanog po punomoćniku Ivan Bitanga</izvorni_sadrzaj>
    <derivirana_varijabla naziv="DomainObject.Predmet.StrankaFormatedWithAdressOIB_1"> Antonio Bačić, OIB 57093427706, Lisičić 45, 23420 Lisičić zastupanog po punomoćniku Ivan Bitanga</derivirana_varijabla>
  </DomainObject.Predmet.StrankaFormatedWithAdressOIB>
  <DomainObject.Predmet.StrankaWithAdress>
    <izvorni_sadrzaj>Antonio Bačić Lisičić 45,23420 Lisičić</izvorni_sadrzaj>
    <derivirana_varijabla naziv="DomainObject.Predmet.StrankaWithAdress_1">Antonio Bačić Lisičić 45,23420 Lisičić</derivirana_varijabla>
  </DomainObject.Predmet.StrankaWithAdress>
  <DomainObject.Predmet.StrankaWithAdressOIB>
    <izvorni_sadrzaj>Antonio Bačić, OIB 57093427706, Lisičić 45,23420 Lisičić</izvorni_sadrzaj>
    <derivirana_varijabla naziv="DomainObject.Predmet.StrankaWithAdressOIB_1">Antonio Bačić, OIB 57093427706, Lisičić 45,23420 Lisičić</derivirana_varijabla>
  </DomainObject.Predmet.StrankaWithAdressOIB>
  <DomainObject.Predmet.StrankaNazivFormated>
    <izvorni_sadrzaj>Antonio Bačić</izvorni_sadrzaj>
    <derivirana_varijabla naziv="DomainObject.Predmet.StrankaNazivFormated_1">Antonio Bačić</derivirana_varijabla>
  </DomainObject.Predmet.StrankaNazivFormated>
  <DomainObject.Predmet.StrankaNazivFormatedOIB>
    <izvorni_sadrzaj>Antonio Bačić, OIB 57093427706</izvorni_sadrzaj>
    <derivirana_varijabla naziv="DomainObject.Predmet.StrankaNazivFormatedOIB_1">Antonio Bačić, OIB 57093427706</derivirana_varijabla>
  </DomainObject.Predmet.StrankaNazivFormatedOIB>
  <DomainObject.Predmet.Sud.Adresa.Naselje>
    <izvorni_sadrzaj>Benkovac</izvorni_sadrzaj>
    <derivirana_varijabla naziv="DomainObject.Predmet.Sud.Adresa.Naselje_1">Benkovac</derivirana_varijabla>
  </DomainObject.Predmet.Sud.Adresa.Naselje>
  <DomainObject.Predmet.Sud.Adresa.NaseljeLokativ>
    <izvorni_sadrzaj>Benkovcu</izvorni_sadrzaj>
    <derivirana_varijabla naziv="DomainObject.Predmet.Sud.Adresa.NaseljeLokativ_1">Benkovcu</derivirana_varijabla>
  </DomainObject.Predmet.Sud.Adresa.NaseljeLokativ>
  <DomainObject.Predmet.Sud.Adresa.PostBroj>
    <izvorni_sadrzaj>23420</izvorni_sadrzaj>
    <derivirana_varijabla naziv="DomainObject.Predmet.Sud.Adresa.PostBroj_1">23420</derivirana_varijabla>
  </DomainObject.Predmet.Sud.Adresa.PostBroj>
  <DomainObject.Predmet.Sud.Adresa.UlicaIKBR>
    <izvorni_sadrzaj>Stjepana Radića 10</izvorni_sadrzaj>
    <derivirana_varijabla naziv="DomainObject.Predmet.Sud.Adresa.UlicaIKBR_1">Stjepana Radića 10</derivirana_varijabla>
  </DomainObject.Predmet.Sud.Adresa.UlicaIKBR>
  <DomainObject.Predmet.Sud.Naziv>
    <izvorni_sadrzaj>Općinski sud u Zadru - Stalna služba u Benkovcu</izvorni_sadrzaj>
    <derivirana_varijabla naziv="DomainObject.Predmet.Sud.Naziv_1">Općinski sud u Zadru - Stalna služba u Benkovcu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214 - Božana Mihalj</izvorni_sadrzaj>
    <derivirana_varijabla naziv="DomainObject.Predmet.TrenutnaLokacijaSpisa.Naziv_1">Referada 214 - Božana Mihalj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u Benkovcu</izvorni_sadrzaj>
    <derivirana_varijabla naziv="DomainObject.Predmet.UstrojstvenaJedinicaVodi.Naziv_1">Sudska pisarnica Stalne službe u Benkovcu</derivirana_varijabla>
  </DomainObject.Predmet.UstrojstvenaJedinicaVodi.Naziv>
  <DomainObject.Predmet.UstrojstvenaJedinicaVodi.Oznaka>
    <izvorni_sadrzaj>Pisarnica Benkovac</izvorni_sadrzaj>
    <derivirana_varijabla naziv="DomainObject.Predmet.UstrojstvenaJedinicaVodi.Oznaka_1">Pisarnica Benkovac</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Boja Havrle</izvorni_sadrzaj>
    <derivirana_varijabla naziv="DomainObject.Predmet.Zapisnicar_1">Boja Havrle</derivirana_varijabla>
  </DomainObject.Predmet.Zapisnicar>
  <DomainObject.Predmet.StrankaListFormated>
    <izvorni_sadrzaj>
      <item>Antonio Bačić zastupanog po punomoćniku Ivan Bitanga</item>
    </izvorni_sadrzaj>
    <derivirana_varijabla naziv="DomainObject.Predmet.StrankaListFormated_1">
      <item>Antonio Bačić zastupanog po punomoćniku Ivan Bitanga</item>
    </derivirana_varijabla>
  </DomainObject.Predmet.StrankaListFormated>
  <DomainObject.Predmet.StrankaListFormatedOIB>
    <izvorni_sadrzaj>
      <item>Antonio Bačić, OIB 57093427706 zastupanog po punomoćniku Ivan Bitanga</item>
    </izvorni_sadrzaj>
    <derivirana_varijabla naziv="DomainObject.Predmet.StrankaListFormatedOIB_1">
      <item>Antonio Bačić, OIB 57093427706 zastupanog po punomoćniku Ivan Bitanga</item>
    </derivirana_varijabla>
  </DomainObject.Predmet.StrankaListFormatedOIB>
  <DomainObject.Predmet.StrankaListFormatedWithAdress>
    <izvorni_sadrzaj>
      <item>Antonio Bačić, Lisičić 45, 23420 Lisičić zastupanog po punomoćniku Ivan Bitanga</item>
    </izvorni_sadrzaj>
    <derivirana_varijabla naziv="DomainObject.Predmet.StrankaListFormatedWithAdress_1">
      <item>Antonio Bačić, Lisičić 45, 23420 Lisičić zastupanog po punomoćniku Ivan Bitanga</item>
    </derivirana_varijabla>
  </DomainObject.Predmet.StrankaListFormatedWithAdress>
  <DomainObject.Predmet.StrankaListFormatedWithAdressOIB>
    <izvorni_sadrzaj>
      <item>Antonio Bačić, OIB 57093427706, Lisičić 45, 23420 Lisičić zastupanog po punomoćniku Ivan Bitanga</item>
    </izvorni_sadrzaj>
    <derivirana_varijabla naziv="DomainObject.Predmet.StrankaListFormatedWithAdressOIB_1">
      <item>Antonio Bačić, OIB 57093427706, Lisičić 45, 23420 Lisičić zastupanog po punomoćniku Ivan Bitanga</item>
    </derivirana_varijabla>
  </DomainObject.Predmet.StrankaListFormatedWithAdressOIB>
  <DomainObject.Predmet.StrankaListNazivFormated>
    <izvorni_sadrzaj>
      <item>Antonio Bačić</item>
    </izvorni_sadrzaj>
    <derivirana_varijabla naziv="DomainObject.Predmet.StrankaListNazivFormated_1">
      <item>Antonio Bačić</item>
    </derivirana_varijabla>
  </DomainObject.Predmet.StrankaListNazivFormated>
  <DomainObject.Predmet.StrankaListNazivFormatedOIB>
    <izvorni_sadrzaj>
      <item>Antonio Bačić, OIB 57093427706</item>
    </izvorni_sadrzaj>
    <derivirana_varijabla naziv="DomainObject.Predmet.StrankaListNazivFormatedOIB_1">
      <item>Antonio Bačić, OIB 57093427706</item>
    </derivirana_varijabla>
  </DomainObject.Predmet.StrankaListNazivFormatedOIB>
  <DomainObject.Predmet.ProtuStrankaListFormated>
    <izvorni_sadrzaj>
      <item>Grad Benkovac</item>
      <item>Nevenka Preradović</item>
      <item>Branka Preradović Bačić zastupane po punomoćniku Elma Predovan</item>
      <item>Nedjeljko Bačić</item>
      <item>Marija Golac</item>
      <item>Milena Bačić</item>
      <item>Milan Bačić</item>
      <item>Marica Muraca zastupanog po punomoćniku Elma Predovan</item>
      <item>Igor Bačić</item>
      <item>Kristina Kardum</item>
      <item>Marin Rakić</item>
      <item>Mile Bačić</item>
      <item>Viktor Bačić</item>
      <item>Nenad Bačić</item>
      <item>Nedjeljko Bačić</item>
      <item>Miroslav Bačić</item>
      <item>Zrinko Bačić</item>
      <item>Zvonimir Bačić</item>
      <item>Valentina Bačić</item>
      <item>Marinko Čerina</item>
      <item>Frane Bačić</item>
      <item>Mile Lepur</item>
      <item>Bude Lepur</item>
      <item>Ante Lepur</item>
      <item>Borka Ugrčić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item>
      <item>Dario Bačić</item>
      <item>Marija Golubić</item>
      <item>Nada Ivanović</item>
      <item>Natalija Babić</item>
    </izvorni_sadrzaj>
    <derivirana_varijabla naziv="DomainObject.Predmet.ProtuStrankaListFormated_1">
      <item>Grad Benkovac</item>
      <item>Nevenka Preradović</item>
      <item>Branka Preradović Bačić zastupane po punomoćniku Elma Predovan</item>
      <item>Nedjeljko Bačić</item>
      <item>Marija Golac</item>
      <item>Milena Bačić</item>
      <item>Milan Bačić</item>
      <item>Marica Muraca zastupanog po punomoćniku Elma Predovan</item>
      <item>Igor Bačić</item>
      <item>Kristina Kardum</item>
      <item>Marin Rakić</item>
      <item>Mile Bačić</item>
      <item>Viktor Bačić</item>
      <item>Nenad Bačić</item>
      <item>Nedjeljko Bačić</item>
      <item>Miroslav Bačić</item>
      <item>Zrinko Bačić</item>
      <item>Zvonimir Bačić</item>
      <item>Valentina Bačić</item>
      <item>Marinko Čerina</item>
      <item>Frane Bačić</item>
      <item>Mile Lepur</item>
      <item>Bude Lepur</item>
      <item>Ante Lepur</item>
      <item>Borka Ugrčić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item>
      <item>Dario Bačić</item>
      <item>Marija Golubić</item>
      <item>Nada Ivanović</item>
      <item>Natalija Babić</item>
    </derivirana_varijabla>
  </DomainObject.Predmet.ProtuStrankaListFormated>
  <DomainObject.Predmet.ProtuStrankaListFormatedOIB>
    <izvorni_sadrzaj>
      <item>Grad Benkovac, OIB 83821313660</item>
      <item>Nevenka Preradović, OIB 60832233008</item>
      <item>Branka Preradović Bačić, OIB 75920639275 zastupane po punomoćniku Elma Predovan</item>
      <item>Nedjeljko Bačić, OIB 93857603784</item>
      <item>Marija Golac, OIB 64095157692</item>
      <item>Milena Bačić, OIB 50069437771</item>
      <item>Milan Bačić, OIB 10724205180</item>
      <item>Marica Muraca zastupanog po punomoćniku Elma Predovan</item>
      <item>Igor Bačić, OIB 95405053829</item>
      <item>Kristina Kardum, OIB 90881738007</item>
      <item>Marin Rakić, OIB 59915587394</item>
      <item>Mile Bačić, OIB 95194109231</item>
      <item>Viktor Bačić, OIB 52134618207</item>
      <item>Nenad Bačić, OIB 14015560536</item>
      <item>Nedjeljko Bačić, OIB 93857603784</item>
      <item>Miroslav Bačić, OIB 35512710639</item>
      <item>Zrinko Bačić, OIB 01613245483</item>
      <item>Zvonimir Bačić, OIB 32645119458</item>
      <item>Valentina Bačić, OIB 38900945644</item>
      <item>Marinko Čerina, OIB 77957163469</item>
      <item>Frane Bačić, OIB 98269312017</item>
      <item>Mile Lepur, OIB 15583983266</item>
      <item>Bude Lepur, OIB 11487682649</item>
      <item>Ante Lepur, OIB 76181514810</item>
      <item>Borka Ugrčić, OIB 41568356770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 OIB 24435155152</item>
      <item>Dario Bačić, OIB 81551207136</item>
      <item>Marija Golubić, OIB 99668263803</item>
      <item>Nada Ivanović, OIB 06939169143</item>
      <item>Natalija Babić, OIB 56435340094</item>
    </izvorni_sadrzaj>
    <derivirana_varijabla naziv="DomainObject.Predmet.ProtuStrankaListFormatedOIB_1">
      <item>Grad Benkovac, OIB 83821313660</item>
      <item>Nevenka Preradović, OIB 60832233008</item>
      <item>Branka Preradović Bačić, OIB 75920639275 zastupane po punomoćniku Elma Predovan</item>
      <item>Nedjeljko Bačić, OIB 93857603784</item>
      <item>Marija Golac, OIB 64095157692</item>
      <item>Milena Bačić, OIB 50069437771</item>
      <item>Milan Bačić, OIB 10724205180</item>
      <item>Marica Muraca zastupanog po punomoćniku Elma Predovan</item>
      <item>Igor Bačić, OIB 95405053829</item>
      <item>Kristina Kardum, OIB 90881738007</item>
      <item>Marin Rakić, OIB 59915587394</item>
      <item>Mile Bačić, OIB 95194109231</item>
      <item>Viktor Bačić, OIB 52134618207</item>
      <item>Nenad Bačić, OIB 14015560536</item>
      <item>Nedjeljko Bačić, OIB 93857603784</item>
      <item>Miroslav Bačić, OIB 35512710639</item>
      <item>Zrinko Bačić, OIB 01613245483</item>
      <item>Zvonimir Bačić, OIB 32645119458</item>
      <item>Valentina Bačić, OIB 38900945644</item>
      <item>Marinko Čerina, OIB 77957163469</item>
      <item>Frane Bačić, OIB 98269312017</item>
      <item>Mile Lepur, OIB 15583983266</item>
      <item>Bude Lepur, OIB 11487682649</item>
      <item>Ante Lepur, OIB 76181514810</item>
      <item>Borka Ugrčić, OIB 41568356770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 OIB 24435155152</item>
      <item>Dario Bačić, OIB 81551207136</item>
      <item>Marija Golubić, OIB 99668263803</item>
      <item>Nada Ivanović, OIB 06939169143</item>
      <item>Natalija Babić, OIB 56435340094</item>
    </derivirana_varijabla>
  </DomainObject.Predmet.ProtuStrankaListFormatedOIB>
  <DomainObject.Predmet.ProtuStrankaListFormatedWithAdress>
    <izvorni_sadrzaj>
      <item>Grad Benkovac, Šetalište Kneza Branimira 12, 23420 Benkovac</item>
      <item>Nevenka Preradović, Ulica Petra i Tome Erdodya 17, 10000 Zagreb</item>
      <item>Branka Preradović Bačić, Saint Gregoire 1275, Montreal zastupane po punomoćniku Elma Predovan</item>
      <item>Nedjeljko Bačić, Antuna Branka Šimića 1, 23210 Pakoštane</item>
      <item>Marija Golac, Drage Gervaisa 50, 51000 Rijeka</item>
      <item>Milena Bačić, Lisičić 49, 23420 Lisičić</item>
      <item>Milan Bačić, Oporovečki Majdaki 31, 10000 Zagreb</item>
      <item>Marica Muraca, B.C. V2 B 5C5, 8-723 Singhst Kamloops zastupanog po punomoćniku Elma Predovan</item>
      <item>Igor Bačić, Gajščak 5, 10000 Zagreb</item>
      <item>Kristina Kardum, Oporovečki Majdaki 31, 10000 Zagreb</item>
      <item>Marin Rakić, Palit 134b, 51280 Palit</item>
      <item>Mile Bačić, Lička Ulica 20, 23000 Zadar</item>
      <item>Viktor Bačić, Ulica Ivana Mršića 19, 23000 Zadar</item>
      <item>Nenad Bačić, Ulica Nenada Mataka 6, 23000 Zadar</item>
      <item>Nedjeljko Bačić, Ul. A. Branka Šimića 1, 23210 Pakoštane</item>
      <item>Miroslav Bačić, Lisičić 46, 23420 Lisičić</item>
      <item>Zrinko Bačić, Lišanska Ulica 3, 23000 Zadar</item>
      <item>Zvonimir Bačić, Lisičić 48, 23420 Lisičić</item>
      <item>Valentina Bačić, Slavka Kolara 27, 10410 Velika Gorica</item>
      <item>Marinko Čerina, Podgrađe 1, 23420 Podgrađe</item>
      <item>Frane Bačić, Lisičić 36, 23420 Lisičić</item>
      <item>Mile Lepur, Donji Lepuri 39, 23420 Donji Lepuri</item>
      <item>Bude Lepur, Donji Lepuri 39, 23420 Donji Lepuri</item>
      <item>Ante Lepur, Matijaševa Ograda 5, 23000 Zadar</item>
      <item>Borka Ugrčić, Donji Lepuri 38, 23420 Donji Lepuri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 Vukovarska Ulica 4 D, 23000 Zadar</item>
      <item>Dario Bačić, Vukovarska Ulica 4 G, 23000 Zadar</item>
      <item>Marija Golubić, Selska Cesta 15, 10360 Sesvete</item>
      <item>Nada Ivanović, Ulica Ive Dulčića 29, 23000 Zadar</item>
      <item>Natalija Babić, Ulica Josipa Pančića 8, 10410 Velika Gorica</item>
    </izvorni_sadrzaj>
    <derivirana_varijabla naziv="DomainObject.Predmet.ProtuStrankaListFormatedWithAdress_1">
      <item>Grad Benkovac, Šetalište Kneza Branimira 12, 23420 Benkovac</item>
      <item>Nevenka Preradović, Ulica Petra i Tome Erdodya 17, 10000 Zagreb</item>
      <item>Branka Preradović Bačić, Saint Gregoire 1275, Montreal zastupane po punomoćniku Elma Predovan</item>
      <item>Nedjeljko Bačić, Antuna Branka Šimića 1, 23210 Pakoštane</item>
      <item>Marija Golac, Drage Gervaisa 50, 51000 Rijeka</item>
      <item>Milena Bačić, Lisičić 49, 23420 Lisičić</item>
      <item>Milan Bačić, Oporovečki Majdaki 31, 10000 Zagreb</item>
      <item>Marica Muraca, B.C. V2 B 5C5, 8-723 Singhst Kamloops zastupanog po punomoćniku Elma Predovan</item>
      <item>Igor Bačić, Gajščak 5, 10000 Zagreb</item>
      <item>Kristina Kardum, Oporovečki Majdaki 31, 10000 Zagreb</item>
      <item>Marin Rakić, Palit 134b, 51280 Palit</item>
      <item>Mile Bačić, Lička Ulica 20, 23000 Zadar</item>
      <item>Viktor Bačić, Ulica Ivana Mršića 19, 23000 Zadar</item>
      <item>Nenad Bačić, Ulica Nenada Mataka 6, 23000 Zadar</item>
      <item>Nedjeljko Bačić, Ul. A. Branka Šimića 1, 23210 Pakoštane</item>
      <item>Miroslav Bačić, Lisičić 46, 23420 Lisičić</item>
      <item>Zrinko Bačić, Lišanska Ulica 3, 23000 Zadar</item>
      <item>Zvonimir Bačić, Lisičić 48, 23420 Lisičić</item>
      <item>Valentina Bačić, Slavka Kolara 27, 10410 Velika Gorica</item>
      <item>Marinko Čerina, Podgrađe 1, 23420 Podgrađe</item>
      <item>Frane Bačić, Lisičić 36, 23420 Lisičić</item>
      <item>Mile Lepur, Donji Lepuri 39, 23420 Donji Lepuri</item>
      <item>Bude Lepur, Donji Lepuri 39, 23420 Donji Lepuri</item>
      <item>Ante Lepur, Matijaševa Ograda 5, 23000 Zadar</item>
      <item>Borka Ugrčić, Donji Lepuri 38, 23420 Donji Lepuri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 Vukovarska Ulica 4 D, 23000 Zadar</item>
      <item>Dario Bačić, Vukovarska Ulica 4 G, 23000 Zadar</item>
      <item>Marija Golubić, Selska Cesta 15, 10360 Sesvete</item>
      <item>Nada Ivanović, Ulica Ive Dulčića 29, 23000 Zadar</item>
      <item>Natalija Babić, Ulica Josipa Pančića 8, 10410 Velika Gorica</item>
    </derivirana_varijabla>
  </DomainObject.Predmet.ProtuStrankaListFormatedWithAdress>
  <DomainObject.Predmet.ProtuStrankaListFormatedWithAdressOIB>
    <izvorni_sadrzaj>
      <item>Grad Benkovac, OIB 83821313660, Šetalište Kneza Branimira 12, 23420 Benkovac</item>
      <item>Nevenka Preradović, OIB 60832233008, Ulica Petra i Tome Erdodya 17, 10000 Zagreb</item>
      <item>Branka Preradović Bačić, OIB 75920639275, Saint Gregoire 1275, Montreal zastupane po punomoćniku Elma Predovan</item>
      <item>Nedjeljko Bačić, OIB 93857603784, Antuna Branka Šimića 1, 23210 Pakoštane</item>
      <item>Marija Golac, OIB 64095157692, Drage Gervaisa 50, 51000 Rijeka</item>
      <item>Milena Bačić, OIB 50069437771, Lisičić 49, 23420 Lisičić</item>
      <item>Milan Bačić, OIB 10724205180, Oporovečki Majdaki 31, 10000 Zagreb</item>
      <item>Marica Muraca, B.C. V2 B 5C5, 8-723 Singhst Kamloops zastupanog po punomoćniku Elma Predovan</item>
      <item>Igor Bačić, OIB 95405053829, Gajščak 5, 10000 Zagreb</item>
      <item>Kristina Kardum, OIB 90881738007, Oporovečki Majdaki 31, 10000 Zagreb</item>
      <item>Marin Rakić, OIB 59915587394, Palit 134b, 51280 Palit</item>
      <item>Mile Bačić, OIB 95194109231, Lička Ulica 20, 23000 Zadar</item>
      <item>Viktor Bačić, OIB 52134618207, Ulica Ivana Mršića 19, 23000 Zadar</item>
      <item>Nenad Bačić, OIB 14015560536, Ulica Nenada Mataka 6, 23000 Zadar</item>
      <item>Nedjeljko Bačić, OIB 93857603784, Ul. A. Branka Šimića 1, 23210 Pakoštane</item>
      <item>Miroslav Bačić, OIB 35512710639, Lisičić 46, 23420 Lisičić</item>
      <item>Zrinko Bačić, OIB 01613245483, Lišanska Ulica 3, 23000 Zadar</item>
      <item>Zvonimir Bačić, OIB 32645119458, Lisičić 48, 23420 Lisičić</item>
      <item>Valentina Bačić, OIB 38900945644, Slavka Kolara 27, 10410 Velika Gorica</item>
      <item>Marinko Čerina, OIB 77957163469, Podgrađe 1, 23420 Podgrađe</item>
      <item>Frane Bačić, OIB 98269312017, Lisičić 36, 23420 Lisičić</item>
      <item>Mile Lepur, OIB 15583983266, Donji Lepuri 39, 23420 Donji Lepuri</item>
      <item>Bude Lepur, OIB 11487682649, Donji Lepuri 39, 23420 Donji Lepuri</item>
      <item>Ante Lepur, OIB 76181514810, Matijaševa Ograda 5, 23000 Zadar</item>
      <item>Borka Ugrčić, OIB 41568356770, Donji Lepuri 38, 23420 Donji Lepuri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 OIB 24435155152, Vukovarska Ulica 4 D, 23000 Zadar</item>
      <item>Dario Bačić, OIB 81551207136, Vukovarska Ulica 4 G, 23000 Zadar</item>
      <item>Marija Golubić, OIB 99668263803, Selska Cesta 15, 10360 Sesvete</item>
      <item>Nada Ivanović, OIB 06939169143, Ulica Ive Dulčića 29, 23000 Zadar</item>
      <item>Natalija Babić, OIB 56435340094, Ulica Josipa Pančića 8, 10410 Velika Gorica</item>
    </izvorni_sadrzaj>
    <derivirana_varijabla naziv="DomainObject.Predmet.ProtuStrankaListFormatedWithAdressOIB_1">
      <item>Grad Benkovac, OIB 83821313660, Šetalište Kneza Branimira 12, 23420 Benkovac</item>
      <item>Nevenka Preradović, OIB 60832233008, Ulica Petra i Tome Erdodya 17, 10000 Zagreb</item>
      <item>Branka Preradović Bačić, OIB 75920639275, Saint Gregoire 1275, Montreal zastupane po punomoćniku Elma Predovan</item>
      <item>Nedjeljko Bačić, OIB 93857603784, Antuna Branka Šimića 1, 23210 Pakoštane</item>
      <item>Marija Golac, OIB 64095157692, Drage Gervaisa 50, 51000 Rijeka</item>
      <item>Milena Bačić, OIB 50069437771, Lisičić 49, 23420 Lisičić</item>
      <item>Milan Bačić, OIB 10724205180, Oporovečki Majdaki 31, 10000 Zagreb</item>
      <item>Marica Muraca, B.C. V2 B 5C5, 8-723 Singhst Kamloops zastupanog po punomoćniku Elma Predovan</item>
      <item>Igor Bačić, OIB 95405053829, Gajščak 5, 10000 Zagreb</item>
      <item>Kristina Kardum, OIB 90881738007, Oporovečki Majdaki 31, 10000 Zagreb</item>
      <item>Marin Rakić, OIB 59915587394, Palit 134b, 51280 Palit</item>
      <item>Mile Bačić, OIB 95194109231, Lička Ulica 20, 23000 Zadar</item>
      <item>Viktor Bačić, OIB 52134618207, Ulica Ivana Mršića 19, 23000 Zadar</item>
      <item>Nenad Bačić, OIB 14015560536, Ulica Nenada Mataka 6, 23000 Zadar</item>
      <item>Nedjeljko Bačić, OIB 93857603784, Ul. A. Branka Šimića 1, 23210 Pakoštane</item>
      <item>Miroslav Bačić, OIB 35512710639, Lisičić 46, 23420 Lisičić</item>
      <item>Zrinko Bačić, OIB 01613245483, Lišanska Ulica 3, 23000 Zadar</item>
      <item>Zvonimir Bačić, OIB 32645119458, Lisičić 48, 23420 Lisičić</item>
      <item>Valentina Bačić, OIB 38900945644, Slavka Kolara 27, 10410 Velika Gorica</item>
      <item>Marinko Čerina, OIB 77957163469, Podgrađe 1, 23420 Podgrađe</item>
      <item>Frane Bačić, OIB 98269312017, Lisičić 36, 23420 Lisičić</item>
      <item>Mile Lepur, OIB 15583983266, Donji Lepuri 39, 23420 Donji Lepuri</item>
      <item>Bude Lepur, OIB 11487682649, Donji Lepuri 39, 23420 Donji Lepuri</item>
      <item>Ante Lepur, OIB 76181514810, Matijaševa Ograda 5, 23000 Zadar</item>
      <item>Borka Ugrčić, OIB 41568356770, Donji Lepuri 38, 23420 Donji Lepuri zastupane po punomoćniku Elma Predovan</item>
      <item>Jakov Bačić zastupanog po punomoćniku Elma Predovan</item>
      <item>Ante Bačić zastupanog po punomoćniku Elma Predovan</item>
      <item>Petar Bačić zastupanog po punomoćniku Elma Predovan</item>
      <item>Pavica Žilić zastupanog po punomoćniku Elma Predovan</item>
      <item>Tereža Ivković zastupanog po punomoćniku Elma Predovan</item>
      <item>Marko Pešut zastupanog po punomoćniku Elma Predovan</item>
      <item>Maša Čirjak zastupanog po punomoćniku Elma Predovan</item>
      <item>Stoja Bačić zastupanog po punomoćniku Elma Predovan</item>
      <item>Nikola Bačić zastupanog po punomoćniku Elma Predovan</item>
      <item>Marko Bačić zastupanog po punomoćniku Elma Predovan</item>
      <item>Marija Bačić zastupanog po punomoćniku Elma Predovan</item>
      <item>Marta Gospić zastupanog po punomoćniku Elma Predovan</item>
      <item>Petar Bačić zastupanog po punomoćniku Elma Predovan</item>
      <item>Ika Bačić zastupanog po punomoćniku Elma Predovan</item>
      <item>Tome Bačić zastupanog po punomoćniku Elma Predovan</item>
      <item>Ivan Bačić zastupanog po punomoćniku Elma Predovan</item>
      <item>Ika Zurak zastupanog po punomoćniku Elma Predovan</item>
      <item>Ilija Bačić zastupanog po punomoćniku Elma Predovan</item>
      <item>Nada Bačić zastupanog po punomoćniku Elma Predovan</item>
      <item>Marko Bljajić zastupanog po punomoćniku Elma Predovan</item>
      <item>Jago Bačić zastupanog po punomoćniku Elma Predovan</item>
      <item>Nikola Čerina zastupanog po punomoćniku Elma Predovan</item>
      <item>Petar Bačić zastupanog po punomoćniku Elma Predovan</item>
      <item>Jandrija Bačić zastupanog po punomoćniku Elma Predovan</item>
      <item>Marinko-Petar Bačić, OIB 24435155152, Vukovarska Ulica 4 D, 23000 Zadar</item>
      <item>Dario Bačić, OIB 81551207136, Vukovarska Ulica 4 G, 23000 Zadar</item>
      <item>Marija Golubić, OIB 99668263803, Selska Cesta 15, 10360 Sesvete</item>
      <item>Nada Ivanović, OIB 06939169143, Ulica Ive Dulčića 29, 23000 Zadar</item>
      <item>Natalija Babić, OIB 56435340094, Ulica Josipa Pančića 8, 10410 Velika Gorica</item>
    </derivirana_varijabla>
  </DomainObject.Predmet.ProtuStrankaListFormatedWithAdressOIB>
  <DomainObject.Predmet.ProtuStrankaListNazivFormated>
    <izvorni_sadrzaj>
      <item>Grad Benkovac</item>
      <item>Nevenka Preradović</item>
      <item>Branka Preradović Bačić</item>
      <item>Nedjeljko Bačić</item>
      <item>Marija Golac</item>
      <item>Milena Bačić</item>
      <item>Milan Bačić</item>
      <item>Marica Muraca</item>
      <item>Igor Bačić</item>
      <item>Kristina Kardum</item>
      <item>Marin Rakić</item>
      <item>Mile Bačić</item>
      <item>Viktor Bačić</item>
      <item>Nenad Bačić</item>
      <item>Nedjeljko Bačić</item>
      <item>Miroslav Bačić</item>
      <item>Zrinko Bačić</item>
      <item>Zvonimir Bačić</item>
      <item>Valentina Bačić</item>
      <item>Marinko Čerina</item>
      <item>Frane Bačić</item>
      <item>Mile Lepur</item>
      <item>Bude Lepur</item>
      <item>Ante Lepur</item>
      <item>Borka Ugrčić</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item>
      <item>Dario Bačić</item>
      <item>Marija Golubić</item>
      <item>Nada Ivanović</item>
      <item>Natalija Babić</item>
    </izvorni_sadrzaj>
    <derivirana_varijabla naziv="DomainObject.Predmet.ProtuStrankaListNazivFormated_1">
      <item>Grad Benkovac</item>
      <item>Nevenka Preradović</item>
      <item>Branka Preradović Bačić</item>
      <item>Nedjeljko Bačić</item>
      <item>Marija Golac</item>
      <item>Milena Bačić</item>
      <item>Milan Bačić</item>
      <item>Marica Muraca</item>
      <item>Igor Bačić</item>
      <item>Kristina Kardum</item>
      <item>Marin Rakić</item>
      <item>Mile Bačić</item>
      <item>Viktor Bačić</item>
      <item>Nenad Bačić</item>
      <item>Nedjeljko Bačić</item>
      <item>Miroslav Bačić</item>
      <item>Zrinko Bačić</item>
      <item>Zvonimir Bačić</item>
      <item>Valentina Bačić</item>
      <item>Marinko Čerina</item>
      <item>Frane Bačić</item>
      <item>Mile Lepur</item>
      <item>Bude Lepur</item>
      <item>Ante Lepur</item>
      <item>Borka Ugrčić</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item>
      <item>Dario Bačić</item>
      <item>Marija Golubić</item>
      <item>Nada Ivanović</item>
      <item>Natalija Babić</item>
    </derivirana_varijabla>
  </DomainObject.Predmet.ProtuStrankaListNazivFormated>
  <DomainObject.Predmet.ProtuStrankaListNazivFormatedOIB>
    <izvorni_sadrzaj>
      <item>Grad Benkovac, OIB 83821313660</item>
      <item>Nevenka Preradović, OIB 60832233008</item>
      <item>Branka Preradović Bačić, OIB 75920639275</item>
      <item>Nedjeljko Bačić, OIB 93857603784</item>
      <item>Marija Golac, OIB 64095157692</item>
      <item>Milena Bačić, OIB 50069437771</item>
      <item>Milan Bačić, OIB 10724205180</item>
      <item>Marica Muraca</item>
      <item>Igor Bačić, OIB 95405053829</item>
      <item>Kristina Kardum, OIB 90881738007</item>
      <item>Marin Rakić, OIB 59915587394</item>
      <item>Mile Bačić, OIB 95194109231</item>
      <item>Viktor Bačić, OIB 52134618207</item>
      <item>Nenad Bačić, OIB 14015560536</item>
      <item>Nedjeljko Bačić, OIB 93857603784</item>
      <item>Miroslav Bačić, OIB 35512710639</item>
      <item>Zrinko Bačić, OIB 01613245483</item>
      <item>Zvonimir Bačić, OIB 32645119458</item>
      <item>Valentina Bačić, OIB 38900945644</item>
      <item>Marinko Čerina, OIB 77957163469</item>
      <item>Frane Bačić, OIB 98269312017</item>
      <item>Mile Lepur, OIB 15583983266</item>
      <item>Bude Lepur, OIB 11487682649</item>
      <item>Ante Lepur, OIB 76181514810</item>
      <item>Borka Ugrčić, OIB 41568356770</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 OIB 24435155152</item>
      <item>Dario Bačić, OIB 81551207136</item>
      <item>Marija Golubić, OIB 99668263803</item>
      <item>Nada Ivanović, OIB 06939169143</item>
      <item>Natalija Babić, OIB 56435340094</item>
    </izvorni_sadrzaj>
    <derivirana_varijabla naziv="DomainObject.Predmet.ProtuStrankaListNazivFormatedOIB_1">
      <item>Grad Benkovac, OIB 83821313660</item>
      <item>Nevenka Preradović, OIB 60832233008</item>
      <item>Branka Preradović Bačić, OIB 75920639275</item>
      <item>Nedjeljko Bačić, OIB 93857603784</item>
      <item>Marija Golac, OIB 64095157692</item>
      <item>Milena Bačić, OIB 50069437771</item>
      <item>Milan Bačić, OIB 10724205180</item>
      <item>Marica Muraca</item>
      <item>Igor Bačić, OIB 95405053829</item>
      <item>Kristina Kardum, OIB 90881738007</item>
      <item>Marin Rakić, OIB 59915587394</item>
      <item>Mile Bačić, OIB 95194109231</item>
      <item>Viktor Bačić, OIB 52134618207</item>
      <item>Nenad Bačić, OIB 14015560536</item>
      <item>Nedjeljko Bačić, OIB 93857603784</item>
      <item>Miroslav Bačić, OIB 35512710639</item>
      <item>Zrinko Bačić, OIB 01613245483</item>
      <item>Zvonimir Bačić, OIB 32645119458</item>
      <item>Valentina Bačić, OIB 38900945644</item>
      <item>Marinko Čerina, OIB 77957163469</item>
      <item>Frane Bačić, OIB 98269312017</item>
      <item>Mile Lepur, OIB 15583983266</item>
      <item>Bude Lepur, OIB 11487682649</item>
      <item>Ante Lepur, OIB 76181514810</item>
      <item>Borka Ugrčić, OIB 41568356770</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 OIB 24435155152</item>
      <item>Dario Bačić, OIB 81551207136</item>
      <item>Marija Golubić, OIB 99668263803</item>
      <item>Nada Ivanović, OIB 06939169143</item>
      <item>Natalija Babić, OIB 56435340094</item>
    </derivirana_varijabla>
  </DomainObject.Predmet.ProtuStrankaListNazivFormatedOIB>
  <DomainObject.Predmet.OstaliListFormated>
    <izvorni_sadrzaj>
      <item>Ivan Bitanga punomoćnik sudionika u postupku Antonio Bačić</item>
      <item>Općinski sud u Velikoj Gorici</item>
      <item>Elma Predovan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punomoćnik sudionika u postupku Marica Muraca; Branka Preradović Bačić</item>
    </izvorni_sadrzaj>
    <derivirana_varijabla naziv="DomainObject.Predmet.OstaliListFormated_1">
      <item>Ivan Bitanga punomoćnik sudionika u postupku Antonio Bačić</item>
      <item>Općinski sud u Velikoj Gorici</item>
      <item>Elma Predovan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punomoćnik sudionika u postupku Marica Muraca; Branka Preradović Bačić</item>
    </derivirana_varijabla>
  </DomainObject.Predmet.OstaliListFormated>
  <DomainObject.Predmet.OstaliListFormatedOIB>
    <izvorni_sadrzaj>
      <item>Ivan Bitanga, OIB 97753583055 punomoćnik sudionika u postupku Antonio Bačić</item>
      <item>Općinski sud u Velikoj Gorici, OIB 32284739479</item>
      <item>Elma Predovan, OIB 86340965244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OIB 86340965244 punomoćnik sudionika u postupku Marica Muraca; Branka Preradović Bačić</item>
    </izvorni_sadrzaj>
    <derivirana_varijabla naziv="DomainObject.Predmet.OstaliListFormatedOIB_1">
      <item>Ivan Bitanga, OIB 97753583055 punomoćnik sudionika u postupku Antonio Bačić</item>
      <item>Općinski sud u Velikoj Gorici, OIB 32284739479</item>
      <item>Elma Predovan, OIB 86340965244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OIB 86340965244 punomoćnik sudionika u postupku Marica Muraca; Branka Preradović Bačić</item>
    </derivirana_varijabla>
  </DomainObject.Predmet.OstaliListFormatedOIB>
  <DomainObject.Predmet.OstaliListFormatedWithAdress>
    <izvorni_sadrzaj>
      <item>Ivan Bitanga, M. Klaića 1, 23000 Zadar punomoćnik sudionika u postupku Antonio Bačić</item>
      <item>Općinski sud u Velikoj Gorici, Trg kralja Tomislava 36, 10410 Velika Gorica</item>
      <item>Elma Predovan, Ivana  Meštrovića 4a, 23420 Benkovac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Ivana  Meštrovića 4a, 23420 Benkovac punomoćnik sudionika u postupku Marica Muraca; Branka Preradović Bačić</item>
    </izvorni_sadrzaj>
    <derivirana_varijabla naziv="DomainObject.Predmet.OstaliListFormatedWithAdress_1">
      <item>Ivan Bitanga, M. Klaića 1, 23000 Zadar punomoćnik sudionika u postupku Antonio Bačić</item>
      <item>Općinski sud u Velikoj Gorici, Trg kralja Tomislava 36, 10410 Velika Gorica</item>
      <item>Elma Predovan, Ivana  Meštrovića 4a, 23420 Benkovac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Ivana  Meštrovića 4a, 23420 Benkovac punomoćnik sudionika u postupku Marica Muraca; Branka Preradović Bačić</item>
    </derivirana_varijabla>
  </DomainObject.Predmet.OstaliListFormatedWithAdress>
  <DomainObject.Predmet.OstaliListFormatedWithAdressOIB>
    <izvorni_sadrzaj>
      <item>Ivan Bitanga, OIB 97753583055, M. Klaića 1, 23000 Zadar punomoćnik sudionika u postupku Antonio Bačić</item>
      <item>Općinski sud u Velikoj Gorici, OIB 32284739479, Trg kralja Tomislava 36, 10410 Velika Gorica</item>
      <item>Elma Predovan, OIB 86340965244, Ivana  Meštrovića 4a, 23420 Benkovac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OIB 86340965244, Ivana  Meštrovića 4a, 23420 Benkovac punomoćnik sudionika u postupku Marica Muraca; Branka Preradović Bačić</item>
    </izvorni_sadrzaj>
    <derivirana_varijabla naziv="DomainObject.Predmet.OstaliListFormatedWithAdressOIB_1">
      <item>Ivan Bitanga, OIB 97753583055, M. Klaića 1, 23000 Zadar punomoćnik sudionika u postupku Antonio Bačić</item>
      <item>Općinski sud u Velikoj Gorici, OIB 32284739479, Trg kralja Tomislava 36, 10410 Velika Gorica</item>
      <item>Elma Predovan, OIB 86340965244, Ivana  Meštrovića 4a, 23420 Benkovac punomoćnik sudionika u postupku Jakov Bačić; Marija Bačić; Stoja Bačić; Petar Bačić; Marko Bačić; Maša Čirjak; Jago Bačić; Tereža Ivković; Nikola Bačić; Ika Zurak; Marko Pešut; Borka Ugrčić; Nada Bačić; Ante Bačić; Marta Gospić; Petar Bačić; Ika Bačić; Pavica Žilić; Ilija Bačić; Petar Bačić; Ivan Bačić; Jandrija Bačić; Tome Bačić; Nikola Čerina; Marko Bljajić</item>
      <item>Elma Predovan, OIB 86340965244, Ivana  Meštrovića 4a, 23420 Benkovac punomoćnik sudionika u postupku Marica Muraca; Branka Preradović Bačić</item>
    </derivirana_varijabla>
  </DomainObject.Predmet.OstaliListFormatedWithAdressOIB>
  <DomainObject.Predmet.OstaliListNazivFormated>
    <izvorni_sadrzaj>
      <item>Ivan Bitanga</item>
      <item>Općinski sud u Velikoj Gorici</item>
      <item>Elma Predovan</item>
      <item>Elma Predovan</item>
    </izvorni_sadrzaj>
    <derivirana_varijabla naziv="DomainObject.Predmet.OstaliListNazivFormated_1">
      <item>Ivan Bitanga</item>
      <item>Općinski sud u Velikoj Gorici</item>
      <item>Elma Predovan</item>
      <item>Elma Predovan</item>
    </derivirana_varijabla>
  </DomainObject.Predmet.OstaliListNazivFormated>
  <DomainObject.Predmet.OstaliListNazivFormatedOIB>
    <izvorni_sadrzaj>
      <item>Ivan Bitanga, OIB 97753583055</item>
      <item>Općinski sud u Velikoj Gorici, OIB 32284739479</item>
      <item>Elma Predovan, OIB 86340965244</item>
      <item>Elma Predovan, OIB 86340965244</item>
    </izvorni_sadrzaj>
    <derivirana_varijabla naziv="DomainObject.Predmet.OstaliListNazivFormatedOIB_1">
      <item>Ivan Bitanga, OIB 97753583055</item>
      <item>Općinski sud u Velikoj Gorici, OIB 32284739479</item>
      <item>Elma Predovan, OIB 86340965244</item>
      <item>Elma Predovan, OIB 86340965244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Predmet.FunkcijaOsobe>
    <izvorni_sadrzaj/>
    <derivirana_varijabla naziv="DomainObject.Predmet.FunkcijaOsobe_1"/>
  </DomainObject.Predmet.FunkcijaOsobe>
  <DomainObject.Datum>
    <izvorni_sadrzaj>10. travnja 2026.</izvorni_sadrzaj>
    <derivirana_varijabla naziv="DomainObject.Datum_1">10. travnja 2026.</derivirana_varijabla>
  </DomainObject.Datum>
  <DomainObject.PoslovniBrojDokumenta>
    <izvorni_sadrzaj>P-2217/2024-31</izvorni_sadrzaj>
    <derivirana_varijabla naziv="DomainObject.PoslovniBrojDokumenta_1">P-2217/2024-31</derivirana_varijabla>
  </DomainObject.PoslovniBrojDokumenta>
  <DomainObject.Predmet.StrankaIDrugi>
    <izvorni_sadrzaj>Antonio Bačić</izvorni_sadrzaj>
    <derivirana_varijabla naziv="DomainObject.Predmet.StrankaIDrugi_1">Antonio Bačić</derivirana_varijabla>
  </DomainObject.Predmet.StrankaIDrugi>
  <DomainObject.Predmet.ProtustrankaIDrugi>
    <izvorni_sadrzaj>Grad Benkovac i dr.</izvorni_sadrzaj>
    <derivirana_varijabla naziv="DomainObject.Predmet.ProtustrankaIDrugi_1">Grad Benkovac i dr.</derivirana_varijabla>
  </DomainObject.Predmet.ProtustrankaIDrugi>
  <DomainObject.Predmet.StrankaIDrugiAdressOIB>
    <izvorni_sadrzaj>Antonio Bačić, OIB 57093427706, Lisičić 45, 23420 Lisičić</izvorni_sadrzaj>
    <derivirana_varijabla naziv="DomainObject.Predmet.StrankaIDrugiAdressOIB_1">Antonio Bačić, OIB 57093427706, Lisičić 45, 23420 Lisičić</derivirana_varijabla>
  </DomainObject.Predmet.StrankaIDrugiAdressOIB>
  <DomainObject.Predmet.ProtustrankaIDrugiAdressOIB>
    <izvorni_sadrzaj>Grad Benkovac, OIB 83821313660, Šetalište Kneza Branimira 12, 23420 Benkovac i dr.</izvorni_sadrzaj>
    <derivirana_varijabla naziv="DomainObject.Predmet.ProtustrankaIDrugiAdressOIB_1">Grad Benkovac, OIB 83821313660, Šetalište Kneza Branimira 12, 23420 Benkovac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Antonio Bačić</item>
      <item>Grad Benkovac</item>
      <item>Nevenka Preradović</item>
      <item>Branka Preradović Bačić</item>
      <item>Nedjeljko Bačić</item>
      <item>Marija Golac</item>
      <item>Milena Bačić</item>
      <item>Igor Bačić</item>
      <item>Kristina Kardum</item>
      <item>Marin Rakić</item>
      <item>Ivan Bitanga</item>
      <item>Mile Bačić</item>
      <item>Viktor Bačić</item>
      <item>Nenad Bačić</item>
      <item>Nedjeljko Bačić</item>
      <item>Miroslav Bačić</item>
      <item>Zrinko Bačić</item>
      <item>Zvonimir Bačić</item>
      <item>Valentina Bačić</item>
      <item>Marinko Čerina</item>
      <item>Frane Bačić</item>
      <item>Mile Lepur</item>
      <item>Bude Lepur</item>
      <item>Ante Lepur</item>
      <item>Borka Ugrčić</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item>
      <item>Dario Bačić</item>
      <item>Marija Golubić</item>
      <item>Nada Ivanović</item>
      <item>Natalija Babić</item>
      <item>Marica Muraca</item>
      <item>Milan Bačić</item>
      <item>Općinski sud u Velikoj Gorici</item>
      <item>Elma Predovan</item>
      <item>Elma Predovan</item>
    </izvorni_sadrzaj>
    <derivirana_varijabla naziv="DomainObject.Predmet.SudioniciListNaziv_1">
      <item>Antonio Bačić</item>
      <item>Grad Benkovac</item>
      <item>Nevenka Preradović</item>
      <item>Branka Preradović Bačić</item>
      <item>Nedjeljko Bačić</item>
      <item>Marija Golac</item>
      <item>Milena Bačić</item>
      <item>Igor Bačić</item>
      <item>Kristina Kardum</item>
      <item>Marin Rakić</item>
      <item>Ivan Bitanga</item>
      <item>Mile Bačić</item>
      <item>Viktor Bačić</item>
      <item>Nenad Bačić</item>
      <item>Nedjeljko Bačić</item>
      <item>Miroslav Bačić</item>
      <item>Zrinko Bačić</item>
      <item>Zvonimir Bačić</item>
      <item>Valentina Bačić</item>
      <item>Marinko Čerina</item>
      <item>Frane Bačić</item>
      <item>Mile Lepur</item>
      <item>Bude Lepur</item>
      <item>Ante Lepur</item>
      <item>Borka Ugrčić</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item>
      <item>Dario Bačić</item>
      <item>Marija Golubić</item>
      <item>Nada Ivanović</item>
      <item>Natalija Babić</item>
      <item>Marica Muraca</item>
      <item>Milan Bačić</item>
      <item>Općinski sud u Velikoj Gorici</item>
      <item>Elma Predovan</item>
      <item>Elma Predovan</item>
    </derivirana_varijabla>
  </DomainObject.Predmet.SudioniciListNaziv>
  <DomainObject.Predmet.SudioniciListAdressOIB>
    <izvorni_sadrzaj>
      <item>Antonio Bačić, OIB 57093427706, Lisičić 45,23420 Lisičić</item>
      <item>Grad Benkovac, OIB 83821313660, Šetalište Kneza Branimira 12,23420 Benkovac</item>
      <item>Nevenka Preradović, OIB 60832233008, Ulica Petra i Tome Erdodya 17,10000 Zagreb</item>
      <item>Branka Preradović Bačić, OIB 75920639275, Saint Gregoire 1275,Montreal</item>
      <item>Nedjeljko Bačić, OIB 93857603784, Antuna Branka Šimića 1,23210 Pakoštane</item>
      <item>Marija Golac, OIB 64095157692, Drage Gervaisa 50,51000 Rijeka</item>
      <item>Milena Bačić, OIB 50069437771, Lisičić 49,23420 Lisičić</item>
      <item>Igor Bačić, OIB 95405053829, Gajščak 5,10000 Zagreb</item>
      <item>Kristina Kardum, OIB 90881738007, Oporovečki Majdaki 31,10000 Zagreb</item>
      <item>Marin Rakić, OIB 59915587394, Palit 134b,51280 Palit</item>
      <item>Ivan Bitanga, OIB 97753583055, M. Klaića 1,23000 Zadar</item>
      <item>Mile Bačić, OIB 95194109231, Lička Ulica 20,23000 Zadar</item>
      <item>Viktor Bačić, OIB 52134618207, Ulica Ivana Mršića 19,23000 Zadar</item>
      <item>Nenad Bačić, OIB 14015560536, Ulica Nenada Mataka 6,23000 Zadar</item>
      <item>Nedjeljko Bačić, OIB 93857603784, Ul. A. Branka Šimića 1,23210 Pakoštane</item>
      <item>Miroslav Bačić, OIB 35512710639, Lisičić 46,23420 Lisičić</item>
      <item>Zrinko Bačić, OIB 01613245483, Lišanska Ulica 3,23000 Zadar</item>
      <item>Zvonimir Bačić, OIB 32645119458, Lisičić 48,23420 Lisičić</item>
      <item>Valentina Bačić, OIB 38900945644, Slavka Kolara 27,10410 Velika Gorica</item>
      <item>Marinko Čerina, OIB 77957163469, Podgrađe 1,23420 Podgrađe</item>
      <item>Frane Bačić, OIB 98269312017, Lisičić 36,23420 Lisičić</item>
      <item>Mile Lepur, OIB 15583983266, Donji Lepuri 39,23420 Donji Lepuri</item>
      <item>Bude Lepur, OIB 11487682649, Donji Lepuri 39,23420 Donji Lepuri</item>
      <item>Ante Lepur, OIB 76181514810, Matijaševa Ograda 5,23000 Zadar</item>
      <item>Borka Ugrčić, OIB 41568356770, Donji Lepuri 38,23420 Donji Lepuri</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 OIB 24435155152, Vukovarska Ulica 4 D,23000 Zadar</item>
      <item>Dario Bačić, OIB 81551207136, Vukovarska Ulica 4 G,23000 Zadar</item>
      <item>Marija Golubić, OIB 99668263803, Selska Cesta 15,10360 Sesvete</item>
      <item>Nada Ivanović, OIB 06939169143, Ulica Ive Dulčića 29,23000 Zadar</item>
      <item>Natalija Babić, OIB 56435340094, Ulica Josipa Pančića 8,10410 Velika Gorica</item>
      <item>Marica Muraca, B.C. V2 B 5C5,8-723 Singhst Kamloops</item>
      <item>Milan Bačić, OIB 10724205180, Oporovečki Majdaki 31,10000 Zagreb</item>
      <item>Općinski sud u Velikoj Gorici, OIB 32284739479, Trg kralja Tomislava 36,10410 Velika Gorica</item>
      <item>Elma Predovan, OIB 86340965244, Ivana  Meštrovića 4a,23420 Benkovac</item>
      <item>Elma Predovan, OIB 86340965244, Ivana  Meštrovića 4a,23420 Benkovac</item>
    </izvorni_sadrzaj>
    <derivirana_varijabla naziv="DomainObject.Predmet.SudioniciListAdressOIB_1">
      <item>Antonio Bačić, OIB 57093427706, Lisičić 45,23420 Lisičić</item>
      <item>Grad Benkovac, OIB 83821313660, Šetalište Kneza Branimira 12,23420 Benkovac</item>
      <item>Nevenka Preradović, OIB 60832233008, Ulica Petra i Tome Erdodya 17,10000 Zagreb</item>
      <item>Branka Preradović Bačić, OIB 75920639275, Saint Gregoire 1275,Montreal</item>
      <item>Nedjeljko Bačić, OIB 93857603784, Antuna Branka Šimića 1,23210 Pakoštane</item>
      <item>Marija Golac, OIB 64095157692, Drage Gervaisa 50,51000 Rijeka</item>
      <item>Milena Bačić, OIB 50069437771, Lisičić 49,23420 Lisičić</item>
      <item>Igor Bačić, OIB 95405053829, Gajščak 5,10000 Zagreb</item>
      <item>Kristina Kardum, OIB 90881738007, Oporovečki Majdaki 31,10000 Zagreb</item>
      <item>Marin Rakić, OIB 59915587394, Palit 134b,51280 Palit</item>
      <item>Ivan Bitanga, OIB 97753583055, M. Klaića 1,23000 Zadar</item>
      <item>Mile Bačić, OIB 95194109231, Lička Ulica 20,23000 Zadar</item>
      <item>Viktor Bačić, OIB 52134618207, Ulica Ivana Mršića 19,23000 Zadar</item>
      <item>Nenad Bačić, OIB 14015560536, Ulica Nenada Mataka 6,23000 Zadar</item>
      <item>Nedjeljko Bačić, OIB 93857603784, Ul. A. Branka Šimića 1,23210 Pakoštane</item>
      <item>Miroslav Bačić, OIB 35512710639, Lisičić 46,23420 Lisičić</item>
      <item>Zrinko Bačić, OIB 01613245483, Lišanska Ulica 3,23000 Zadar</item>
      <item>Zvonimir Bačić, OIB 32645119458, Lisičić 48,23420 Lisičić</item>
      <item>Valentina Bačić, OIB 38900945644, Slavka Kolara 27,10410 Velika Gorica</item>
      <item>Marinko Čerina, OIB 77957163469, Podgrađe 1,23420 Podgrađe</item>
      <item>Frane Bačić, OIB 98269312017, Lisičić 36,23420 Lisičić</item>
      <item>Mile Lepur, OIB 15583983266, Donji Lepuri 39,23420 Donji Lepuri</item>
      <item>Bude Lepur, OIB 11487682649, Donji Lepuri 39,23420 Donji Lepuri</item>
      <item>Ante Lepur, OIB 76181514810, Matijaševa Ograda 5,23000 Zadar</item>
      <item>Borka Ugrčić, OIB 41568356770, Donji Lepuri 38,23420 Donji Lepuri</item>
      <item>Jakov Bačić</item>
      <item>Ante Bačić</item>
      <item>Petar Bačić</item>
      <item>Pavica Žilić</item>
      <item>Tereža Ivković</item>
      <item>Marko Pešut</item>
      <item>Maša Čirjak</item>
      <item>Stoja Bačić</item>
      <item>Nikola Bačić</item>
      <item>Marko Bačić</item>
      <item>Marija Bačić</item>
      <item>Marta Gospić</item>
      <item>Petar Bačić</item>
      <item>Ika Bačić</item>
      <item>Tome Bačić</item>
      <item>Ivan Bačić</item>
      <item>Ika Zurak</item>
      <item>Ilija Bačić</item>
      <item>Nada Bačić</item>
      <item>Marko Bljajić</item>
      <item>Jago Bačić</item>
      <item>Nikola Čerina</item>
      <item>Petar Bačić</item>
      <item>Jandrija Bačić</item>
      <item>Marinko-Petar Bačić, OIB 24435155152, Vukovarska Ulica 4 D,23000 Zadar</item>
      <item>Dario Bačić, OIB 81551207136, Vukovarska Ulica 4 G,23000 Zadar</item>
      <item>Marija Golubić, OIB 99668263803, Selska Cesta 15,10360 Sesvete</item>
      <item>Nada Ivanović, OIB 06939169143, Ulica Ive Dulčića 29,23000 Zadar</item>
      <item>Natalija Babić, OIB 56435340094, Ulica Josipa Pančića 8,10410 Velika Gorica</item>
      <item>Marica Muraca, B.C. V2 B 5C5,8-723 Singhst Kamloops</item>
      <item>Milan Bačić, OIB 10724205180, Oporovečki Majdaki 31,10000 Zagreb</item>
      <item>Općinski sud u Velikoj Gorici, OIB 32284739479, Trg kralja Tomislava 36,10410 Velika Gorica</item>
      <item>Elma Predovan, OIB 86340965244, Ivana  Meštrovića 4a,23420 Benkovac</item>
      <item>Elma Predovan, OIB 86340965244, Ivana  Meštrovića 4a,23420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57093427706</item>
      <item>, OIB 83821313660</item>
      <item>, OIB 60832233008</item>
      <item>, OIB 75920639275</item>
      <item>, OIB 93857603784</item>
      <item>, OIB 64095157692</item>
      <item>, OIB 50069437771</item>
      <item>, OIB 95405053829</item>
      <item>, OIB 90881738007</item>
      <item>, OIB 59915587394</item>
      <item>, OIB 97753583055</item>
      <item>, OIB 95194109231</item>
      <item>, OIB 52134618207</item>
      <item>, OIB 14015560536</item>
      <item>, OIB 93857603784</item>
      <item>, OIB 35512710639</item>
      <item>, OIB 01613245483</item>
      <item>, OIB 32645119458</item>
      <item>, OIB 38900945644</item>
      <item>, OIB 77957163469</item>
      <item>, OIB 98269312017</item>
      <item>, OIB 15583983266</item>
      <item>, OIB 11487682649</item>
      <item>, OIB 76181514810</item>
      <item>, OIB 41568356770</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24435155152</item>
      <item>, OIB 81551207136</item>
      <item>, OIB 99668263803</item>
      <item>, OIB 06939169143</item>
      <item>, OIB 56435340094</item>
      <item>, OIB null</item>
      <item>, OIB 10724205180</item>
      <item>, OIB 32284739479</item>
      <item>, OIB 86340965244</item>
      <item>, OIB 86340965244</item>
    </izvorni_sadrzaj>
    <derivirana_varijabla naziv="DomainObject.Predmet.SudioniciListNazivOIB_1">
      <item>, OIB 57093427706</item>
      <item>, OIB 83821313660</item>
      <item>, OIB 60832233008</item>
      <item>, OIB 75920639275</item>
      <item>, OIB 93857603784</item>
      <item>, OIB 64095157692</item>
      <item>, OIB 50069437771</item>
      <item>, OIB 95405053829</item>
      <item>, OIB 90881738007</item>
      <item>, OIB 59915587394</item>
      <item>, OIB 97753583055</item>
      <item>, OIB 95194109231</item>
      <item>, OIB 52134618207</item>
      <item>, OIB 14015560536</item>
      <item>, OIB 93857603784</item>
      <item>, OIB 35512710639</item>
      <item>, OIB 01613245483</item>
      <item>, OIB 32645119458</item>
      <item>, OIB 38900945644</item>
      <item>, OIB 77957163469</item>
      <item>, OIB 98269312017</item>
      <item>, OIB 15583983266</item>
      <item>, OIB 11487682649</item>
      <item>, OIB 76181514810</item>
      <item>, OIB 41568356770</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24435155152</item>
      <item>, OIB 81551207136</item>
      <item>, OIB 99668263803</item>
      <item>, OIB 06939169143</item>
      <item>, OIB 56435340094</item>
      <item>, OIB null</item>
      <item>, OIB 10724205180</item>
      <item>, OIB 32284739479</item>
      <item>, OIB 86340965244</item>
      <item>, OIB 86340965244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listopada 2024.</izvorni_sadrzaj>
    <derivirana_varijabla naziv="DomainObject.Predmet.DatumPocetkaProcesa_1">11.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1E6A9C-4129-41BF-B87E-FC753A32EAD1}">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Home</properties:Company>
  <properties:Pages>2</properties:Pages>
  <properties:Words>302</properties:Words>
  <properties:Characters>1500</properties:Characters>
  <properties:Lines>81</properties:Lines>
  <properties:Paragraphs>41</properties:Paragraphs>
  <properties:TotalTime>1009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Posl</vt:lpstr>
      <vt:lpstr>Posl</vt:lpstr>
    </vt:vector>
  </properties:TitlesOfParts>
  <properties:LinksUpToDate>false</properties:LinksUpToDate>
  <properties:CharactersWithSpaces>2147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2019-01-11T11:55:00Z</dcterms:created>
  <dc:creator>Korisnik</dc:creator>
  <cp:lastModifiedBy>Boja Havrle</cp:lastModifiedBy>
  <cp:lastPrinted>2026-03-02T09:06:00Z</cp:lastPrinted>
  <dcterms:modified xmlns:xsi="http://www.w3.org/2001/XMLSchema-instance" xsi:type="dcterms:W3CDTF">2026-04-10T07:12:00Z</dcterms:modified>
  <cp:revision>254</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P-2217/2024-31 / Zapisnik - Pripremno ročište (Antonio Bačić-G.Benkovac i dr. P-2217-24.docx)</vt:lpwstr>
  </prop:property>
  <prop:property fmtid="{D5CDD505-2E9C-101B-9397-08002B2CF9AE}" pid="4" name="CC_coloring">
    <vt:bool>false</vt:bool>
  </prop:property>
  <prop:property fmtid="{D5CDD505-2E9C-101B-9397-08002B2CF9AE}" pid="5" name="BrojStranica">
    <vt:i4>2</vt:i4>
  </prop:property>
</prop:Properties>
</file>